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AF392" w14:textId="459C1064" w:rsidR="00611D3F" w:rsidRPr="00543E95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F72772">
        <w:rPr>
          <w:rFonts w:hint="eastAsia"/>
          <w:b/>
          <w:sz w:val="24"/>
          <w:szCs w:val="24"/>
          <w:lang w:eastAsia="ko-KR"/>
        </w:rPr>
        <w:t>#88</w:t>
      </w:r>
      <w:r w:rsidR="00543E95">
        <w:rPr>
          <w:rFonts w:hint="eastAsia"/>
          <w:b/>
          <w:sz w:val="24"/>
          <w:szCs w:val="24"/>
          <w:lang w:eastAsia="ko-KR"/>
        </w:rPr>
        <w:t>b</w:t>
      </w:r>
      <w:r w:rsidR="00543E95">
        <w:rPr>
          <w:b/>
          <w:sz w:val="24"/>
          <w:szCs w:val="24"/>
          <w:lang w:eastAsia="ko-KR"/>
        </w:rPr>
        <w:t>is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F20550">
        <w:rPr>
          <w:rFonts w:cs="Arial"/>
          <w:b/>
          <w:i/>
          <w:noProof/>
          <w:color w:val="000000"/>
          <w:sz w:val="24"/>
          <w:szCs w:val="24"/>
          <w:lang w:eastAsia="ko-KR"/>
        </w:rPr>
        <w:t>05425</w:t>
      </w:r>
    </w:p>
    <w:p w14:paraId="674EDEF6" w14:textId="77777777" w:rsidR="00611D3F" w:rsidRPr="00F72772" w:rsidRDefault="00543E95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3rd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 w:rsidR="00A3256C"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57CC62AD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8</w:t>
      </w:r>
      <w:r w:rsidR="0044419D">
        <w:rPr>
          <w:rFonts w:ascii="Arial" w:eastAsia="맑은 고딕" w:hAnsi="Arial" w:cs="Arial"/>
          <w:sz w:val="24"/>
          <w:szCs w:val="24"/>
          <w:lang w:eastAsia="ko-KR"/>
        </w:rPr>
        <w:t>.1.</w:t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A03721" w:rsidRPr="00393DE9">
        <w:rPr>
          <w:rFonts w:ascii="Arial" w:eastAsia="맑은 고딕" w:hAnsi="Arial" w:cs="Arial"/>
          <w:sz w:val="24"/>
          <w:szCs w:val="24"/>
          <w:lang w:eastAsia="ko-KR"/>
        </w:rPr>
        <w:t>.2.1</w:t>
      </w:r>
      <w:r w:rsidR="00543E95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1E5EF6">
        <w:rPr>
          <w:rFonts w:ascii="Arial" w:eastAsia="맑은 고딕" w:hAnsi="Arial" w:cs="Arial"/>
          <w:sz w:val="24"/>
          <w:szCs w:val="24"/>
          <w:lang w:eastAsia="ko-KR"/>
        </w:rPr>
        <w:t>2</w:t>
      </w:r>
    </w:p>
    <w:p w14:paraId="56F2627C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2BB90E82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2D01BC">
        <w:rPr>
          <w:rFonts w:ascii="Arial" w:eastAsia="맑은 고딕" w:hAnsi="Arial" w:cs="Arial"/>
          <w:sz w:val="24"/>
          <w:szCs w:val="24"/>
          <w:lang w:eastAsia="ko-KR"/>
        </w:rPr>
        <w:t>Design of a Nested Sequence for Polar Codes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14:paraId="756E546F" w14:textId="77777777"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14:paraId="24AA23E8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14:paraId="2E303F3E" w14:textId="77777777" w:rsidR="00466AE0" w:rsidRDefault="00ED11F8" w:rsidP="00E257E3">
      <w:pPr>
        <w:pStyle w:val="1"/>
      </w:pPr>
      <w:r w:rsidRPr="0020272C">
        <w:t>1</w:t>
      </w:r>
      <w:r w:rsidR="00800A70" w:rsidRPr="0020272C">
        <w:t xml:space="preserve">. </w:t>
      </w:r>
      <w:r w:rsidR="005E5B4D">
        <w:t>Introduction</w:t>
      </w:r>
    </w:p>
    <w:p w14:paraId="0BF6FDB3" w14:textId="7CF6ACAB" w:rsidR="00440680" w:rsidRDefault="00D85C2E" w:rsidP="005E5B4D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351A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[1]-[3], </w:t>
      </w:r>
      <w:r w:rsidR="00D367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single </w:t>
      </w:r>
      <w:r w:rsidR="00A351A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nested sequence </w:t>
      </w:r>
      <w:r w:rsidR="00107F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DE39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individually </w:t>
      </w:r>
      <w:r w:rsidR="00107F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proposed </w:t>
      </w:r>
      <w:r w:rsidR="00A351A2">
        <w:rPr>
          <w:rFonts w:ascii="Times New Roman" w:eastAsia="맑은 고딕" w:hAnsi="Times New Roman" w:cs="Times New Roman"/>
          <w:sz w:val="20"/>
          <w:szCs w:val="20"/>
          <w:lang w:val="en-GB"/>
        </w:rPr>
        <w:t>to support wide range of code lengths and code rates</w:t>
      </w:r>
      <w:r w:rsidR="00593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Especially, in [1], a </w:t>
      </w:r>
      <w:r w:rsidR="003255B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novel</w:t>
      </w:r>
      <w:r w:rsidR="003255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93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206E00">
        <w:rPr>
          <w:rFonts w:ascii="Times New Roman" w:eastAsia="맑은 고딕" w:hAnsi="Times New Roman" w:cs="Times New Roman"/>
          <w:sz w:val="20"/>
          <w:szCs w:val="20"/>
          <w:lang w:val="en-GB"/>
        </w:rPr>
        <w:t>construction</w:t>
      </w:r>
      <w:r w:rsidR="00593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rule using polarized</w:t>
      </w:r>
      <w:r w:rsidR="00377D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weights is proposed. 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>The polarized weight</w:t>
      </w:r>
      <w:r w:rsidR="00372C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D2BDC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372C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</w:t>
      </w:r>
      <w:r w:rsidR="006E1B70">
        <w:rPr>
          <w:rFonts w:ascii="Times New Roman" w:eastAsia="맑은 고딕" w:hAnsi="Times New Roman" w:cs="Times New Roman"/>
          <w:sz w:val="20"/>
          <w:szCs w:val="20"/>
          <w:lang w:val="en-GB"/>
        </w:rPr>
        <w:t>bit index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2678B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04F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simply 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calculated </w:t>
      </w:r>
      <w:r w:rsidR="001F26B2">
        <w:rPr>
          <w:rFonts w:ascii="Times New Roman" w:eastAsia="맑은 고딕" w:hAnsi="Times New Roman" w:cs="Times New Roman"/>
          <w:sz w:val="20"/>
          <w:szCs w:val="20"/>
          <w:lang w:val="en-GB"/>
        </w:rPr>
        <w:t>based on</w:t>
      </w:r>
      <w:r w:rsidR="00372C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its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binary representation</w:t>
      </w:r>
      <w:r w:rsidR="001909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844DD4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1909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673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nested </w:t>
      </w:r>
      <w:r w:rsidR="001909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sequence is obtained by sorting </w:t>
      </w:r>
      <w:r w:rsidR="003B5715">
        <w:rPr>
          <w:rFonts w:ascii="Times New Roman" w:eastAsia="맑은 고딕" w:hAnsi="Times New Roman" w:cs="Times New Roman"/>
          <w:sz w:val="20"/>
          <w:szCs w:val="20"/>
          <w:lang w:val="en-GB"/>
        </w:rPr>
        <w:t>the polarized</w:t>
      </w:r>
      <w:r w:rsidR="001909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weights</w:t>
      </w:r>
      <w:r w:rsidR="00526E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all bit indices</w:t>
      </w:r>
      <w:r w:rsidR="0019095C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27C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13E6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are many </w:t>
      </w:r>
      <w:r w:rsidR="002721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practical </w:t>
      </w:r>
      <w:r w:rsidR="00D13E6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options to implement code construction with polarized weights, but</w:t>
      </w:r>
      <w:r w:rsidR="00AB7522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13E6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on-the-fly computations s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hould be avoided</w:t>
      </w:r>
      <w:r w:rsidR="00D13E6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due to </w:t>
      </w:r>
      <w:r w:rsidR="0004052B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an</w:t>
      </w:r>
      <w:r w:rsidR="00D13E6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increase in complexity and latency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AB7522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Thus, 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would be </w:t>
      </w:r>
      <w:r w:rsidR="003A68F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good </w:t>
      </w:r>
      <w:r w:rsidR="00C6505F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option</w:t>
      </w:r>
      <w:r w:rsidR="003A68F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read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B7522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nested sequence </w:t>
      </w:r>
      <w:r w:rsidR="00EF5F39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generated by polarized </w:t>
      </w:r>
      <w:r w:rsidR="00C33572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weights 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from memory</w:t>
      </w:r>
      <w:r w:rsidR="00C6505F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or to </w:t>
      </w:r>
      <w:r w:rsidR="00153B3D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>implement hard-wired permutations</w:t>
      </w:r>
      <w:r w:rsidR="00466E96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this sequence</w:t>
      </w:r>
      <w:r w:rsidR="00930D0E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33857" w:rsidRPr="00C612E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</w:t>
      </w:r>
      <w:r w:rsidR="005338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was shown that this single sequence performs well in almost all cases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5338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5338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533857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2C3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but</w:t>
      </w:r>
      <w:r w:rsidR="0044068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66CCD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FA218B">
        <w:rPr>
          <w:rFonts w:ascii="Times New Roman" w:eastAsia="맑은 고딕" w:hAnsi="Times New Roman" w:cs="Times New Roman"/>
          <w:sz w:val="20"/>
          <w:szCs w:val="20"/>
          <w:lang w:val="en-GB"/>
        </w:rPr>
        <w:t>ome</w:t>
      </w:r>
      <w:r w:rsidR="001553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4068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 degradation </w:t>
      </w:r>
      <w:r w:rsidR="001553DA">
        <w:rPr>
          <w:rFonts w:ascii="Times New Roman" w:eastAsia="맑은 고딕" w:hAnsi="Times New Roman" w:cs="Times New Roman"/>
          <w:sz w:val="20"/>
          <w:szCs w:val="20"/>
          <w:lang w:val="en-GB"/>
        </w:rPr>
        <w:t>was</w:t>
      </w:r>
      <w:r w:rsidR="002C3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also</w:t>
      </w:r>
      <w:r w:rsidR="001553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observed </w:t>
      </w:r>
      <w:r w:rsidR="009D3D1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especially </w:t>
      </w:r>
      <w:r w:rsidR="00C933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r w:rsidR="009D3D1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high </w:t>
      </w:r>
      <w:r w:rsidR="0081115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9D3D11">
        <w:rPr>
          <w:rFonts w:ascii="Times New Roman" w:eastAsia="맑은 고딕" w:hAnsi="Times New Roman" w:cs="Times New Roman"/>
          <w:sz w:val="20"/>
          <w:szCs w:val="20"/>
          <w:lang w:val="en-GB"/>
        </w:rPr>
        <w:t>rates</w:t>
      </w:r>
      <w:r w:rsidR="00D22665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2C34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14:paraId="1D6F7D24" w14:textId="77777777" w:rsidR="00EA018D" w:rsidRDefault="00EA018D" w:rsidP="005E5B4D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this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contribution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we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design another nested polar code sequence to support polar codes with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up to 1024.</w:t>
      </w:r>
      <w:r w:rsidR="00BC6D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F717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performance of this new sequence is compared to </w:t>
      </w:r>
      <w:r w:rsidR="00C53C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that of </w:t>
      </w:r>
      <w:r w:rsidR="003F7171">
        <w:rPr>
          <w:rFonts w:ascii="Times New Roman" w:eastAsia="맑은 고딕" w:hAnsi="Times New Roman" w:cs="Times New Roman"/>
          <w:sz w:val="20"/>
          <w:szCs w:val="20"/>
          <w:lang w:val="en-GB"/>
        </w:rPr>
        <w:t>the sequence generated by polarized weights as a reference.</w:t>
      </w:r>
    </w:p>
    <w:p w14:paraId="5920A1FF" w14:textId="77777777" w:rsidR="008138E5" w:rsidRDefault="008138E5" w:rsidP="008138E5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53F39E42" w14:textId="77777777" w:rsidR="008138E5" w:rsidRDefault="008138E5" w:rsidP="008138E5">
      <w:pPr>
        <w:pStyle w:val="1"/>
      </w:pPr>
      <w:r>
        <w:t>2</w:t>
      </w:r>
      <w:r w:rsidRPr="0020272C">
        <w:t xml:space="preserve">. </w:t>
      </w:r>
      <w:r w:rsidR="00832D84">
        <w:t>Polar Coding Chain with</w:t>
      </w:r>
      <w:r>
        <w:t xml:space="preserve"> a Nested Sequence </w:t>
      </w:r>
    </w:p>
    <w:p w14:paraId="440B3606" w14:textId="798272D1" w:rsidR="008138E5" w:rsidRDefault="008138E5" w:rsidP="008138E5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</w:t>
      </w:r>
      <w:r w:rsidR="002721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following basic notations for polar codes.</w:t>
      </w:r>
    </w:p>
    <w:p w14:paraId="7D245B2B" w14:textId="76CF9A8F" w:rsidR="008138E5" w:rsidRDefault="008138E5" w:rsidP="00362272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2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 (CRC bits are treated as parity bits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the number of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 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max.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mother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list size of successive-cancellation list (SCL) decoder</w:t>
      </w:r>
    </w:p>
    <w:p w14:paraId="76CA7C66" w14:textId="7F9B94C7" w:rsidR="008C5BD4" w:rsidRDefault="00620FFA" w:rsidP="00F13C0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 new</w:t>
      </w:r>
      <w:r w:rsidR="00AD0F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721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nested</w:t>
      </w:r>
      <w:r w:rsidR="00AD0F3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sequence is given in Appendix.</w:t>
      </w:r>
      <w:r w:rsidR="007D5F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17F2A">
        <w:rPr>
          <w:rFonts w:ascii="Times New Roman" w:eastAsia="맑은 고딕" w:hAnsi="Times New Roman" w:cs="Times New Roman"/>
          <w:sz w:val="20"/>
          <w:szCs w:val="20"/>
          <w:lang w:val="en-GB"/>
        </w:rPr>
        <w:t>This sequence is calculated offline and no</w:t>
      </w:r>
      <w:r w:rsidR="00495A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on-the-fly computation is needed to obtain</w:t>
      </w:r>
      <w:r w:rsidR="003622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95A7F">
        <w:rPr>
          <w:rFonts w:ascii="Times New Roman" w:eastAsia="맑은 고딕" w:hAnsi="Times New Roman" w:cs="Times New Roman"/>
          <w:sz w:val="20"/>
          <w:szCs w:val="20"/>
          <w:lang w:val="en-GB"/>
        </w:rPr>
        <w:t>this sequence</w:t>
      </w:r>
      <w:r w:rsidR="00F17F2A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495A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51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Similar to the nested </w:t>
      </w:r>
      <w:r w:rsidR="00B53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sequences</w:t>
      </w:r>
      <w:r w:rsidR="00B53E1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5161D">
        <w:rPr>
          <w:rFonts w:ascii="Times New Roman" w:eastAsia="맑은 고딕" w:hAnsi="Times New Roman" w:cs="Times New Roman"/>
          <w:sz w:val="20"/>
          <w:szCs w:val="20"/>
          <w:lang w:val="en-GB"/>
        </w:rPr>
        <w:t>in [</w:t>
      </w:r>
      <w:r w:rsidR="000E4178">
        <w:rPr>
          <w:rFonts w:ascii="Times New Roman" w:eastAsia="맑은 고딕" w:hAnsi="Times New Roman" w:cs="Times New Roman"/>
          <w:sz w:val="20"/>
          <w:szCs w:val="20"/>
          <w:lang w:val="en-GB"/>
        </w:rPr>
        <w:t>1]-</w:t>
      </w:r>
      <w:r w:rsidR="00E51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[3], a code sequence of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16≤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≤512</m:t>
        </m:r>
      </m:oMath>
      <w:r w:rsidR="00E51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simply obtained by extracting smaller bit indices </w:t>
      </w:r>
      <w:r w:rsidR="00CE33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order </w:t>
      </w:r>
      <w:r w:rsidR="00E51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from the nested sequences. </w:t>
      </w:r>
      <w:r w:rsidR="00D83331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2067D2">
        <w:rPr>
          <w:rFonts w:ascii="Times New Roman" w:eastAsia="맑은 고딕" w:hAnsi="Times New Roman" w:cs="Times New Roman"/>
          <w:sz w:val="20"/>
          <w:szCs w:val="20"/>
          <w:lang w:val="en-GB"/>
        </w:rPr>
        <w:t>n our design, we consider not only the performance of SCL decoding but also that of SC decoding</w:t>
      </w:r>
      <w:r w:rsidR="003C74E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because decoding algorithm and list size are up to receiver implementation. A particular </w:t>
      </w:r>
      <w:r w:rsidR="007E4D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class</w:t>
      </w:r>
      <w:r w:rsidR="003C74E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low-end devices </w:t>
      </w:r>
      <w:r w:rsidR="00A02F8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may </w:t>
      </w:r>
      <w:r w:rsidR="003C74E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employ SC decoding due to </w:t>
      </w:r>
      <w:r w:rsidR="00D0289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3C74E3">
        <w:rPr>
          <w:rFonts w:ascii="Times New Roman" w:eastAsia="맑은 고딕" w:hAnsi="Times New Roman" w:cs="Times New Roman"/>
          <w:sz w:val="20"/>
          <w:szCs w:val="20"/>
          <w:lang w:val="en-GB"/>
        </w:rPr>
        <w:t>cost and their own requirements on power consumption</w:t>
      </w:r>
      <w:r w:rsidR="007D5F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latency</w:t>
      </w:r>
      <w:r w:rsidR="003C74E3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A77DB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D289B">
        <w:rPr>
          <w:rFonts w:ascii="Times New Roman" w:eastAsia="맑은 고딕" w:hAnsi="Times New Roman" w:cs="Times New Roman"/>
          <w:sz w:val="20"/>
          <w:szCs w:val="20"/>
          <w:lang w:val="en-GB"/>
        </w:rPr>
        <w:t>Even so, t</w:t>
      </w:r>
      <w:r w:rsidR="00A5393E">
        <w:rPr>
          <w:rFonts w:ascii="Times New Roman" w:eastAsia="맑은 고딕" w:hAnsi="Times New Roman" w:cs="Times New Roman"/>
          <w:sz w:val="20"/>
          <w:szCs w:val="20"/>
          <w:lang w:val="en-GB"/>
        </w:rPr>
        <w:t>he performance of SCL decoding with large list siz</w:t>
      </w:r>
      <w:r w:rsidR="00A832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 </w:t>
      </w:r>
      <w:r w:rsidR="00BD289B">
        <w:rPr>
          <w:rFonts w:ascii="Times New Roman" w:eastAsia="맑은 고딕" w:hAnsi="Times New Roman" w:cs="Times New Roman"/>
          <w:sz w:val="20"/>
          <w:szCs w:val="20"/>
          <w:lang w:val="en-GB"/>
        </w:rPr>
        <w:t>is not neglected</w:t>
      </w:r>
      <w:r w:rsidR="003348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our design</w:t>
      </w:r>
      <w:r w:rsidR="006204F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14:paraId="511357F4" w14:textId="4C60C713" w:rsidR="00690934" w:rsidRDefault="0012711D" w:rsidP="00F13C0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nested code sequence is </w:t>
      </w:r>
      <w:r w:rsidR="00235185">
        <w:rPr>
          <w:rFonts w:ascii="Times New Roman" w:eastAsia="맑은 고딕" w:hAnsi="Times New Roman" w:cs="Times New Roman"/>
          <w:sz w:val="20"/>
          <w:szCs w:val="20"/>
          <w:lang w:val="en-GB"/>
        </w:rPr>
        <w:t>designed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a combinatorial </w:t>
      </w:r>
      <w:r w:rsidR="00235185">
        <w:rPr>
          <w:rFonts w:ascii="Times New Roman" w:eastAsia="맑은 고딕" w:hAnsi="Times New Roman" w:cs="Times New Roman"/>
          <w:sz w:val="20"/>
          <w:szCs w:val="20"/>
          <w:lang w:val="en-GB"/>
        </w:rPr>
        <w:t>construction</w:t>
      </w:r>
      <w:r w:rsidR="00D3738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method</w:t>
      </w:r>
      <w:r w:rsidR="0023518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9F57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Let us </w:t>
      </w:r>
      <w:r w:rsidR="00AD6A15">
        <w:rPr>
          <w:rFonts w:ascii="Times New Roman" w:eastAsia="맑은 고딕" w:hAnsi="Times New Roman" w:cs="Times New Roman"/>
          <w:sz w:val="20"/>
          <w:szCs w:val="20"/>
          <w:lang w:val="en-GB"/>
        </w:rPr>
        <w:t>briefly</w:t>
      </w:r>
      <w:r w:rsidR="009F57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725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look into our design procedure. </w:t>
      </w:r>
      <w:r w:rsidR="00235185">
        <w:rPr>
          <w:rFonts w:ascii="Times New Roman" w:eastAsia="맑은 고딕" w:hAnsi="Times New Roman" w:cs="Times New Roman"/>
          <w:sz w:val="20"/>
          <w:szCs w:val="20"/>
          <w:lang w:val="en-GB"/>
        </w:rPr>
        <w:t>First,</w:t>
      </w:r>
      <w:r w:rsidR="007211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a certain value </w:t>
      </w:r>
      <w:proofErr w:type="gramStart"/>
      <w:r w:rsidR="007211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7211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-1</m:t>
        </m:r>
      </m:oMath>
      <w:r w:rsidR="0070417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 sequences </w:t>
      </w:r>
      <w:r w:rsidR="00B408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with </w:t>
      </w:r>
      <w:r w:rsidR="0070417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code rates </w:t>
      </w:r>
      <m:oMath>
        <m:d>
          <m:dPr>
            <m:begChr m:val="{"/>
            <m:endChr m:val="}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den>
            </m:f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,</m:t>
            </m:r>
            <m:f>
              <m:f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num>
              <m:den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den>
            </m:f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,</m:t>
            </m:r>
            <m:f>
              <m:f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3</m:t>
                </m:r>
              </m:num>
              <m:den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den>
            </m:f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,⋯,</m:t>
            </m:r>
            <m:f>
              <m:f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N-1</m:t>
                </m:r>
              </m:num>
              <m:den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den>
            </m:f>
          </m:e>
        </m:d>
      </m:oMath>
      <w:r w:rsidR="0043482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individually</w:t>
      </w:r>
      <w:r w:rsidR="007041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B77F0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optimized</w:t>
      </w:r>
      <w:r w:rsidR="007041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using density evolution. </w:t>
      </w:r>
      <w:r w:rsidR="008440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design, each code is </w:t>
      </w:r>
      <w:r w:rsidR="00242F62" w:rsidRPr="00844063">
        <w:rPr>
          <w:rFonts w:ascii="Times New Roman" w:eastAsia="맑은 고딕" w:hAnsi="Times New Roman" w:cs="Times New Roman"/>
          <w:sz w:val="20"/>
          <w:szCs w:val="20"/>
          <w:lang w:val="en-GB"/>
        </w:rPr>
        <w:t>optimize</w:t>
      </w:r>
      <w:r w:rsidR="00844063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242F62" w:rsidRPr="008440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achieve good perform</w:t>
      </w:r>
      <w:r w:rsidR="00F015EE">
        <w:rPr>
          <w:rFonts w:ascii="Times New Roman" w:eastAsia="맑은 고딕" w:hAnsi="Times New Roman" w:cs="Times New Roman"/>
          <w:sz w:val="20"/>
          <w:szCs w:val="20"/>
          <w:lang w:val="en-GB"/>
        </w:rPr>
        <w:t>ance for</w:t>
      </w:r>
      <w:r w:rsidR="003622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 class of decoding algorithms – from </w:t>
      </w:r>
      <w:r w:rsidR="00242F62" w:rsidRPr="00844063">
        <w:rPr>
          <w:rFonts w:ascii="Times New Roman" w:eastAsia="맑은 고딕" w:hAnsi="Times New Roman" w:cs="Times New Roman"/>
          <w:sz w:val="20"/>
          <w:szCs w:val="20"/>
          <w:lang w:val="en-GB"/>
        </w:rPr>
        <w:t>SC decoder to SCL decoder.</w:t>
      </w:r>
      <w:r w:rsidR="00242F62">
        <w:rPr>
          <w:rFonts w:ascii="Times New Roman" w:eastAsia="맑은 고딕" w:hAnsi="Times New Roman" w:cs="Times New Roman"/>
          <w:color w:val="FF0000"/>
          <w:sz w:val="20"/>
          <w:szCs w:val="20"/>
          <w:lang w:val="en-GB"/>
        </w:rPr>
        <w:t xml:space="preserve"> </w:t>
      </w:r>
      <w:r w:rsidR="0042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After obtaining </w:t>
      </w:r>
      <w:r w:rsidR="00FD29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all </w:t>
      </w:r>
      <w:r w:rsidR="0042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sequences optimized for </w:t>
      </w:r>
      <w:proofErr w:type="gramStart"/>
      <w:r w:rsidR="0042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each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42614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we </w:t>
      </w:r>
      <w:r w:rsidR="0042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systematically </w:t>
      </w:r>
      <w:r w:rsidR="0042614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combine them to a single sequence</w:t>
      </w:r>
      <w:r w:rsidR="00FD29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 bit-by-bit manner</w:t>
      </w:r>
      <w:r w:rsidR="00D52DDD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406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D52D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single sequence </w:t>
      </w:r>
      <w:r w:rsidR="0041071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obtained </w:t>
      </w:r>
      <w:r w:rsidR="00D52D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a certain value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D52DDD">
        <w:rPr>
          <w:rFonts w:ascii="Times New Roman" w:eastAsia="맑은 고딕" w:hAnsi="Times New Roman" w:cs="Times New Roman"/>
          <w:sz w:val="20"/>
          <w:szCs w:val="20"/>
          <w:lang w:val="en-GB"/>
        </w:rPr>
        <w:t>. Then, w</w:t>
      </w:r>
      <w:r w:rsidR="00B758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repeat this procedure </w:t>
      </w:r>
      <w:r w:rsidR="008E5E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for</w:t>
      </w:r>
      <w:r w:rsidR="00D26C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different</w:t>
      </w:r>
      <w:r w:rsidR="00B758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D52D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from 16 to 1024</w:t>
      </w:r>
      <w:r w:rsidR="000E5C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combine </w:t>
      </w:r>
      <w:r w:rsidR="00A80B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0E5C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resulting sequences </w:t>
      </w:r>
      <w:r w:rsidR="0087709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again </w:t>
      </w:r>
      <w:r w:rsidR="000E5C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9C49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construct </w:t>
      </w:r>
      <w:r w:rsidR="000E5CBA">
        <w:rPr>
          <w:rFonts w:ascii="Times New Roman" w:eastAsia="맑은 고딕" w:hAnsi="Times New Roman" w:cs="Times New Roman"/>
          <w:sz w:val="20"/>
          <w:szCs w:val="20"/>
          <w:lang w:val="en-GB"/>
        </w:rPr>
        <w:t>a single nested sequence.</w:t>
      </w:r>
      <w:r w:rsidR="00D52D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6E221211" w14:textId="251CAA0C" w:rsidR="00BD1E7D" w:rsidRDefault="00F05EE5" w:rsidP="00F05EE5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Fig. 1</w:t>
      </w:r>
      <w:r w:rsidR="00F748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shows an </w:t>
      </w:r>
      <w:r w:rsidR="00FA04EE">
        <w:rPr>
          <w:rFonts w:ascii="Times New Roman" w:eastAsia="맑은 고딕" w:hAnsi="Times New Roman" w:cs="Times New Roman"/>
          <w:sz w:val="20"/>
          <w:szCs w:val="20"/>
          <w:lang w:val="en-GB"/>
        </w:rPr>
        <w:t>example of entire pol</w:t>
      </w:r>
      <w:r w:rsidR="0006013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 </w:t>
      </w:r>
      <w:r w:rsidR="00F748D1">
        <w:rPr>
          <w:rFonts w:ascii="Times New Roman" w:eastAsia="맑은 고딕" w:hAnsi="Times New Roman" w:cs="Times New Roman"/>
          <w:sz w:val="20"/>
          <w:szCs w:val="20"/>
          <w:lang w:val="en-GB"/>
        </w:rPr>
        <w:t>coding chain</w:t>
      </w:r>
      <w:r w:rsidR="000068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</w:t>
      </w:r>
      <w:r w:rsidR="00910774">
        <w:rPr>
          <w:rFonts w:ascii="Times New Roman" w:eastAsia="맑은 고딕" w:hAnsi="Times New Roman" w:cs="Times New Roman"/>
          <w:sz w:val="20"/>
          <w:szCs w:val="20"/>
          <w:lang w:val="en-GB"/>
        </w:rPr>
        <w:t>the designed</w:t>
      </w:r>
      <w:r w:rsidR="000068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nested sequence</w:t>
      </w:r>
      <w:r w:rsidR="00F748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control channels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D23D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="00FC71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operations in</w:t>
      </w:r>
      <w:r w:rsidR="007D23D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coding chain </w:t>
      </w:r>
      <w:r w:rsidR="00FC71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</w:t>
      </w:r>
      <w:r w:rsidR="009741B0">
        <w:rPr>
          <w:rFonts w:ascii="Times New Roman" w:eastAsia="맑은 고딕" w:hAnsi="Times New Roman" w:cs="Times New Roman"/>
          <w:sz w:val="20"/>
          <w:szCs w:val="20"/>
          <w:lang w:val="en-GB"/>
        </w:rPr>
        <w:t>described as follows: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14:paraId="2C1BFBA1" w14:textId="77777777" w:rsidR="00EE2CBC" w:rsidRDefault="00EE2CBC" w:rsidP="00BD1E7D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Given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mother code size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determined.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N&lt;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then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Times New Roman"/>
                            <w:szCs w:val="20"/>
                            <w:lang w:val="en-GB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N</m:t>
                    </m:r>
                  </m:e>
                </m:func>
              </m:e>
            </m:d>
          </m:sup>
        </m:sSup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. Otherwise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proofErr w:type="gramEnd"/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14:paraId="4891273B" w14:textId="77777777" w:rsidR="00BD1E7D" w:rsidRDefault="00C767EA" w:rsidP="00BD1E7D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 given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bit sequence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K-1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 w:rsidR="00323F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encoded by </w:t>
      </w:r>
      <w:r w:rsidR="00F20423">
        <w:rPr>
          <w:rFonts w:ascii="Times New Roman" w:eastAsia="맑은 고딕" w:hAnsi="Times New Roman" w:cs="Times New Roman"/>
          <w:sz w:val="20"/>
          <w:szCs w:val="20"/>
          <w:lang w:val="en-GB"/>
        </w:rPr>
        <w:t>CRC code</w:t>
      </w:r>
      <w:r w:rsidR="00F05EE5" w:rsidRPr="005B70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B20C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CRC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encoded bit sequence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b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-1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 w:rsidR="00323F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obtained. </w:t>
      </w:r>
    </w:p>
    <w:p w14:paraId="039AD0D0" w14:textId="77777777" w:rsidR="009E568E" w:rsidRDefault="00DA0E2E" w:rsidP="00EF713E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 </w:t>
      </w:r>
      <w:r w:rsidR="00FC48D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encoder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303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nput bit sequence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u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-1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 w:rsidR="003038E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038EA">
        <w:rPr>
          <w:rFonts w:ascii="Times New Roman" w:eastAsia="맑은 고딕" w:hAnsi="Times New Roman" w:cs="Times New Roman"/>
          <w:sz w:val="20"/>
          <w:szCs w:val="20"/>
          <w:lang w:val="en-GB"/>
        </w:rPr>
        <w:t>is generated</w:t>
      </w:r>
      <w:r w:rsidR="00F348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by </w:t>
      </w:r>
      <w:r w:rsidR="00EC04E3">
        <w:rPr>
          <w:rFonts w:ascii="Times New Roman" w:eastAsia="맑은 고딕" w:hAnsi="Times New Roman" w:cs="Times New Roman"/>
          <w:sz w:val="20"/>
          <w:szCs w:val="20"/>
          <w:lang w:val="en-GB"/>
        </w:rPr>
        <w:t>mapping</w:t>
      </w:r>
      <w:r w:rsidR="00A81C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</w:t>
      </w:r>
      <w:r w:rsidR="00150AD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b</m:t>
        </m:r>
      </m:oMath>
      <w:r w:rsidR="00171D20" w:rsidRPr="00171D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171D20" w:rsidRPr="00171D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to </w:t>
      </w:r>
      <w:proofErr w:type="gramEnd"/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First,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p</m:t>
            </m:r>
          </m:sub>
        </m:sSub>
      </m:oMath>
      <w:r w:rsidR="00C628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9418E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 w:rsidR="003038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</w:t>
      </w:r>
      <w:r w:rsidR="00DA54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chosen to be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shortened </w:t>
      </w:r>
      <w:r w:rsidR="00B9297C">
        <w:rPr>
          <w:rFonts w:ascii="Times New Roman" w:eastAsia="맑은 고딕" w:hAnsi="Times New Roman" w:cs="Times New Roman"/>
          <w:sz w:val="20"/>
          <w:szCs w:val="20"/>
          <w:lang w:val="en-GB"/>
        </w:rPr>
        <w:t>by considering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punctured bits at the </w:t>
      </w:r>
      <w:r w:rsidR="00D72E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output of the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encoder. </w:t>
      </w:r>
      <w:r w:rsidR="00BE1D2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shortened </w:t>
      </w:r>
      <w:r w:rsidR="007051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 indices are </w:t>
      </w:r>
      <w:r w:rsidR="00E15134">
        <w:rPr>
          <w:rFonts w:ascii="Times New Roman" w:eastAsia="맑은 고딕" w:hAnsi="Times New Roman" w:cs="Times New Roman"/>
          <w:sz w:val="20"/>
          <w:szCs w:val="20"/>
          <w:lang w:val="en-GB"/>
        </w:rPr>
        <w:t>sequentially chosen</w:t>
      </w:r>
      <w:r w:rsidR="007051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60F3A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BE1D23">
        <w:rPr>
          <w:rFonts w:ascii="Times New Roman" w:eastAsia="맑은 고딕" w:hAnsi="Times New Roman" w:cs="Times New Roman"/>
          <w:sz w:val="20"/>
          <w:szCs w:val="20"/>
          <w:lang w:val="en-GB"/>
        </w:rPr>
        <w:t>n backward bit-reversal order</w:t>
      </w:r>
      <w:r w:rsidR="001F335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values of these bits are </w:t>
      </w:r>
      <w:r w:rsidR="00150AD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set to </w:t>
      </w:r>
      <w:r w:rsidR="001F335B">
        <w:rPr>
          <w:rFonts w:ascii="Times New Roman" w:eastAsia="맑은 고딕" w:hAnsi="Times New Roman" w:cs="Times New Roman"/>
          <w:sz w:val="20"/>
          <w:szCs w:val="20"/>
          <w:lang w:val="en-GB"/>
        </w:rPr>
        <w:t>0</w:t>
      </w:r>
      <w:r w:rsidR="00BE1D23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386D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15992">
        <w:rPr>
          <w:rFonts w:ascii="Times New Roman" w:eastAsia="맑은 고딕" w:hAnsi="Times New Roman" w:cs="Times New Roman"/>
          <w:sz w:val="20"/>
          <w:szCs w:val="20"/>
          <w:lang w:val="en-GB"/>
        </w:rPr>
        <w:t>Then</w:t>
      </w:r>
      <w:r w:rsidR="00386D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outer</m:t>
            </m:r>
          </m:sub>
        </m:sSub>
      </m:oMath>
      <w:r w:rsidR="00F05EE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A19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assigned </w:t>
      </w:r>
      <w:r w:rsidR="00EF713E">
        <w:rPr>
          <w:rFonts w:ascii="Times New Roman" w:eastAsia="맑은 고딕" w:hAnsi="Times New Roman" w:cs="Times New Roman"/>
          <w:sz w:val="20"/>
          <w:szCs w:val="20"/>
          <w:lang w:val="en-GB"/>
        </w:rPr>
        <w:t>as</w:t>
      </w:r>
      <w:r w:rsidR="00AA19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bits according to the nested sequence</w:t>
      </w:r>
      <w:r w:rsidR="00EA4D07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A4D07">
        <w:rPr>
          <w:rFonts w:ascii="Times New Roman" w:eastAsia="맑은 고딕" w:hAnsi="Times New Roman" w:cs="Times New Roman"/>
          <w:sz w:val="20"/>
          <w:szCs w:val="20"/>
          <w:lang w:val="en-GB"/>
        </w:rPr>
        <w:t>F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inally, all remaining </w:t>
      </w:r>
      <w:r w:rsidR="00FA259F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5514C">
        <w:rPr>
          <w:rFonts w:ascii="Times New Roman" w:eastAsia="맑은 고딕" w:hAnsi="Times New Roman" w:cs="Times New Roman"/>
          <w:sz w:val="20"/>
          <w:szCs w:val="20"/>
          <w:lang w:val="en-GB"/>
        </w:rPr>
        <w:t>are set to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A38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0 as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>frozen</w:t>
      </w:r>
      <w:r w:rsidR="001712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14:paraId="65496EE3" w14:textId="77777777" w:rsidR="00F05EE5" w:rsidRDefault="00FC48DE" w:rsidP="00BD1E7D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 encoder output bit sequence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x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-1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obtained by multiplying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a generator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matrix </w:t>
      </w:r>
      <w:proofErr w:type="gramEnd"/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G</m:t>
        </m:r>
      </m:oMath>
      <w:r w:rsidRPr="00812D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agreed in the last meeting,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 generator matrix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G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⊗n</m:t>
            </m:r>
          </m:sup>
        </m:sSup>
      </m:oMath>
      <w:r w:rsidR="00F05EE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05E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assumed. </w:t>
      </w:r>
    </w:p>
    <w:p w14:paraId="4D2FE490" w14:textId="77777777" w:rsidR="00E21CA4" w:rsidRDefault="00CB191D" w:rsidP="00BD1E7D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Encoded output bit sequence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 w:rsidRPr="00CB191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adaptively interleaved and stored in a buffer</w:t>
      </w:r>
      <w:r w:rsidR="003904A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[4]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N&lt;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then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 w:rsidR="008408E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interleaved in bit-reversal order to puncture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-N</m:t>
        </m:r>
      </m:oMath>
      <w:r w:rsidR="008408E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bits.</w:t>
      </w:r>
      <w:r w:rsidR="009743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Otherwise,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 w:rsidR="0097432C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</w:t>
      </w:r>
      <w:r w:rsidR="0097432C" w:rsidRPr="009743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97432C">
        <w:rPr>
          <w:rFonts w:ascii="Times New Roman" w:eastAsia="맑은 고딕" w:hAnsi="Times New Roman" w:cs="Times New Roman"/>
          <w:sz w:val="20"/>
          <w:szCs w:val="20"/>
          <w:lang w:val="en-GB"/>
        </w:rPr>
        <w:t>just buffered in order.</w:t>
      </w:r>
    </w:p>
    <w:p w14:paraId="416049F2" w14:textId="77777777" w:rsidR="00C12110" w:rsidRDefault="00C12110" w:rsidP="00BD1E7D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From the buffer,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bits are circularly extracted.</w:t>
      </w:r>
    </w:p>
    <w:p w14:paraId="26019664" w14:textId="77777777" w:rsidR="00C043EE" w:rsidRDefault="009201E0" w:rsidP="00C043EE">
      <w:pPr>
        <w:pStyle w:val="af3"/>
        <w:keepNext/>
        <w:spacing w:line="288" w:lineRule="auto"/>
        <w:jc w:val="both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32F1F047" wp14:editId="069B9283">
            <wp:extent cx="6109200" cy="1471586"/>
            <wp:effectExtent l="0" t="0" r="635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200" cy="1471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34D20" w14:textId="77777777" w:rsidR="00470F07" w:rsidRPr="00C043EE" w:rsidRDefault="00C043EE" w:rsidP="00913E4B">
      <w:pPr>
        <w:pStyle w:val="af"/>
        <w:jc w:val="center"/>
        <w:rPr>
          <w:rFonts w:ascii="Times New Roman" w:eastAsia="맑은 고딕" w:hAnsi="Times New Roman"/>
          <w:b w:val="0"/>
          <w:lang w:eastAsia="ko-KR"/>
        </w:rPr>
      </w:pPr>
      <w:r w:rsidRPr="00C043EE">
        <w:rPr>
          <w:rFonts w:ascii="Times New Roman" w:eastAsia="맑은 고딕" w:hAnsi="Times New Roman"/>
          <w:lang w:eastAsia="ko-KR"/>
        </w:rPr>
        <w:t xml:space="preserve">Figure </w:t>
      </w:r>
      <w:r w:rsidRPr="00C043EE">
        <w:rPr>
          <w:rFonts w:ascii="Times New Roman" w:eastAsia="맑은 고딕" w:hAnsi="Times New Roman"/>
          <w:lang w:eastAsia="ko-KR"/>
        </w:rPr>
        <w:fldChar w:fldCharType="begin"/>
      </w:r>
      <w:r w:rsidRPr="00C043EE">
        <w:rPr>
          <w:rFonts w:ascii="Times New Roman" w:eastAsia="맑은 고딕" w:hAnsi="Times New Roman"/>
          <w:lang w:eastAsia="ko-KR"/>
        </w:rPr>
        <w:instrText xml:space="preserve"> SEQ Figure \* ARABIC </w:instrText>
      </w:r>
      <w:r w:rsidRPr="00C043EE">
        <w:rPr>
          <w:rFonts w:ascii="Times New Roman" w:eastAsia="맑은 고딕" w:hAnsi="Times New Roman"/>
          <w:lang w:eastAsia="ko-KR"/>
        </w:rPr>
        <w:fldChar w:fldCharType="separate"/>
      </w:r>
      <w:r w:rsidRPr="00C043EE">
        <w:rPr>
          <w:rFonts w:ascii="Times New Roman" w:eastAsia="맑은 고딕" w:hAnsi="Times New Roman"/>
          <w:lang w:eastAsia="ko-KR"/>
        </w:rPr>
        <w:t>1</w:t>
      </w:r>
      <w:r w:rsidRPr="00C043EE">
        <w:rPr>
          <w:rFonts w:ascii="Times New Roman" w:eastAsia="맑은 고딕" w:hAnsi="Times New Roman"/>
          <w:lang w:eastAsia="ko-KR"/>
        </w:rPr>
        <w:fldChar w:fldCharType="end"/>
      </w:r>
      <w:r w:rsidRPr="00C043EE">
        <w:rPr>
          <w:rFonts w:ascii="Times New Roman" w:eastAsia="맑은 고딕" w:hAnsi="Times New Roman"/>
          <w:b w:val="0"/>
          <w:lang w:eastAsia="ko-KR"/>
        </w:rPr>
        <w:t xml:space="preserve">  Polar coding chain</w:t>
      </w:r>
      <w:r>
        <w:rPr>
          <w:rFonts w:ascii="Times New Roman" w:eastAsia="맑은 고딕" w:hAnsi="Times New Roman"/>
          <w:b w:val="0"/>
          <w:lang w:eastAsia="ko-KR"/>
        </w:rPr>
        <w:t xml:space="preserve"> with a single nested sequence</w:t>
      </w:r>
    </w:p>
    <w:p w14:paraId="66E385AF" w14:textId="7D1B3A00" w:rsidR="00C612E4" w:rsidRDefault="00C612E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14:paraId="5CA8AA21" w14:textId="77777777" w:rsidR="000A2FBE" w:rsidRDefault="000A2FB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6C3F7FE9" w14:textId="16FF5691" w:rsidR="00074900" w:rsidRDefault="00CC3635" w:rsidP="00D16929">
      <w:pPr>
        <w:pStyle w:val="1"/>
      </w:pPr>
      <w:r>
        <w:lastRenderedPageBreak/>
        <w:t>3</w:t>
      </w:r>
      <w:r w:rsidR="00074900" w:rsidRPr="0020272C">
        <w:t xml:space="preserve">. </w:t>
      </w:r>
      <w:r w:rsidR="00074900">
        <w:t>Performance Evaluation</w:t>
      </w:r>
    </w:p>
    <w:p w14:paraId="423BB529" w14:textId="1868D82C" w:rsidR="00900BBE" w:rsidRDefault="000D1B12" w:rsidP="00E9038E">
      <w:pPr>
        <w:pStyle w:val="maintext"/>
        <w:spacing w:before="100" w:beforeAutospacing="1" w:after="100" w:afterAutospacing="1"/>
        <w:ind w:firstLineChars="100"/>
        <w:rPr>
          <w:b/>
          <w:lang w:eastAsia="ko-KR"/>
        </w:rPr>
      </w:pPr>
      <w:bookmarkStart w:id="5" w:name="OLE_LINK18"/>
      <w:r>
        <w:rPr>
          <w:rFonts w:cs="Times New Roman"/>
        </w:rPr>
        <w:t xml:space="preserve">Now we compare the performance of two nested sequences. First sequence is generated by polarized weights according to the rule in [1], and another </w:t>
      </w:r>
      <w:r w:rsidR="00A13BB1">
        <w:rPr>
          <w:rFonts w:cs="Times New Roman"/>
        </w:rPr>
        <w:t xml:space="preserve">code </w:t>
      </w:r>
      <w:r>
        <w:rPr>
          <w:rFonts w:cs="Times New Roman"/>
        </w:rPr>
        <w:t>sequence is given in</w:t>
      </w:r>
      <w:r w:rsidR="008E713D">
        <w:rPr>
          <w:rFonts w:cs="Times New Roman"/>
        </w:rPr>
        <w:t xml:space="preserve"> the table in</w:t>
      </w:r>
      <w:r>
        <w:rPr>
          <w:rFonts w:cs="Times New Roman"/>
        </w:rPr>
        <w:t xml:space="preserve"> Appendix. </w:t>
      </w:r>
      <w:r w:rsidR="00D665B9">
        <w:rPr>
          <w:rFonts w:cs="Times New Roman"/>
        </w:rPr>
        <w:t>Table 1 describes</w:t>
      </w:r>
      <w:r w:rsidR="00D32CB9">
        <w:rPr>
          <w:rFonts w:cs="Times New Roman"/>
        </w:rPr>
        <w:t xml:space="preserve"> details about experiments</w:t>
      </w:r>
      <w:r w:rsidR="008E3227">
        <w:rPr>
          <w:rFonts w:cs="Times New Roman"/>
        </w:rPr>
        <w:t>.</w:t>
      </w:r>
    </w:p>
    <w:p w14:paraId="36AA5532" w14:textId="101D9FBC" w:rsidR="0076096A" w:rsidRPr="006979B9" w:rsidRDefault="0076096A" w:rsidP="0071660C">
      <w:pPr>
        <w:spacing w:before="100" w:beforeAutospacing="1" w:afterLines="50" w:after="120"/>
        <w:ind w:firstLineChars="100" w:firstLine="200"/>
        <w:jc w:val="center"/>
        <w:rPr>
          <w:rFonts w:eastAsia="맑은 고딕"/>
          <w:b/>
          <w:lang w:eastAsia="ko-KR"/>
        </w:rPr>
      </w:pPr>
      <w:proofErr w:type="gramStart"/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>.</w:t>
      </w:r>
      <w:proofErr w:type="gramEnd"/>
      <w:r>
        <w:rPr>
          <w:rFonts w:eastAsia="맑은 고딕"/>
          <w:lang w:eastAsia="ko-KR"/>
        </w:rPr>
        <w:t xml:space="preserve"> </w:t>
      </w:r>
      <w:r w:rsidR="0071660C">
        <w:rPr>
          <w:rFonts w:eastAsia="맑은 고딕"/>
          <w:lang w:eastAsia="ko-KR"/>
        </w:rPr>
        <w:t xml:space="preserve">Performance </w:t>
      </w:r>
      <w:r>
        <w:rPr>
          <w:rFonts w:eastAsia="맑은 고딕"/>
          <w:lang w:eastAsia="ko-KR"/>
        </w:rPr>
        <w:t xml:space="preserve">Evaluation Setting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7283"/>
      </w:tblGrid>
      <w:tr w:rsidR="006B210D" w14:paraId="6E6E599C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3F933BC7" w14:textId="77777777" w:rsidR="006B210D" w:rsidRPr="00A60567" w:rsidRDefault="006B210D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Code </w:t>
            </w:r>
            <w:r w:rsidR="006F3E01">
              <w:rPr>
                <w:rFonts w:eastAsia="맑은 고딕"/>
                <w:lang w:val="en-US" w:eastAsia="ko-KR"/>
              </w:rPr>
              <w:t>sequence</w:t>
            </w:r>
          </w:p>
        </w:tc>
        <w:tc>
          <w:tcPr>
            <w:tcW w:w="7283" w:type="dxa"/>
            <w:vAlign w:val="center"/>
          </w:tcPr>
          <w:p w14:paraId="0E690841" w14:textId="77777777" w:rsidR="006B210D" w:rsidRDefault="00C429A7" w:rsidP="006F3E01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Nested sequence generated by polarized weights in [1]</w:t>
            </w:r>
            <w:r>
              <w:rPr>
                <w:rFonts w:eastAsia="맑은 고딕"/>
                <w:lang w:val="en-US" w:eastAsia="ko-KR"/>
              </w:rPr>
              <w:br/>
            </w:r>
            <w:r w:rsidR="006F3E01">
              <w:rPr>
                <w:rFonts w:eastAsia="맑은 고딕"/>
                <w:lang w:val="en-US" w:eastAsia="ko-KR"/>
              </w:rPr>
              <w:t>Nested sequence in</w:t>
            </w:r>
            <w:r w:rsidR="00B434BA">
              <w:rPr>
                <w:rFonts w:eastAsia="맑은 고딕"/>
                <w:lang w:val="en-US" w:eastAsia="ko-KR"/>
              </w:rPr>
              <w:t xml:space="preserve"> this contribution</w:t>
            </w:r>
            <w:r w:rsidR="006F3E01">
              <w:rPr>
                <w:rFonts w:eastAsia="맑은 고딕"/>
                <w:lang w:val="en-US" w:eastAsia="ko-KR"/>
              </w:rPr>
              <w:t xml:space="preserve"> (Appendix)</w:t>
            </w:r>
          </w:p>
        </w:tc>
      </w:tr>
      <w:tr w:rsidR="006B210D" w14:paraId="4CFD0257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1A70B820" w14:textId="77777777" w:rsidR="006B210D" w:rsidRPr="00A60567" w:rsidRDefault="006B210D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7283" w:type="dxa"/>
            <w:vAlign w:val="center"/>
          </w:tcPr>
          <w:p w14:paraId="7154603D" w14:textId="77777777" w:rsidR="006B210D" w:rsidRPr="00ED15E1" w:rsidRDefault="006B210D" w:rsidP="00C72FF3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</w:tr>
      <w:tr w:rsidR="006B210D" w14:paraId="1E2183F2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214F98F3" w14:textId="77777777" w:rsidR="006B210D" w:rsidRPr="00A60567" w:rsidRDefault="006B210D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vAlign w:val="center"/>
          </w:tcPr>
          <w:p w14:paraId="05AB77D9" w14:textId="77777777" w:rsidR="00A87991" w:rsidRPr="00A87991" w:rsidRDefault="00D628F3" w:rsidP="00A87991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</w:t>
            </w:r>
            <w:r w:rsidR="006B210D" w:rsidRPr="00DB48C4">
              <w:rPr>
                <w:rFonts w:eastAsia="맑은 고딕" w:hint="eastAsia"/>
                <w:lang w:val="en-US" w:eastAsia="ko-KR"/>
              </w:rPr>
              <w:t>9</w:t>
            </w:r>
            <w:r w:rsidR="00C25613"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 xml:space="preserve">for DCI </w:t>
            </w:r>
            <w:r w:rsidR="00C25613">
              <w:rPr>
                <w:rFonts w:eastAsia="맑은 고딕"/>
                <w:lang w:val="en-US" w:eastAsia="ko-KR"/>
              </w:rPr>
              <w:t xml:space="preserve">(CRC polynomial </w:t>
            </w:r>
            <w:r w:rsidR="00DC5EED">
              <w:rPr>
                <w:rFonts w:eastAsia="맑은 고딕"/>
                <w:lang w:val="en-US" w:eastAsia="ko-KR"/>
              </w:rPr>
              <w:t xml:space="preserve">= </w:t>
            </w:r>
            <w:r w:rsidR="00C25613">
              <w:rPr>
                <w:rFonts w:eastAsia="맑은 고딕"/>
                <w:lang w:val="en-US" w:eastAsia="ko-KR"/>
              </w:rPr>
              <w:t>normal-type 0x2D0B5)</w:t>
            </w:r>
            <w:r w:rsidR="00A87991">
              <w:rPr>
                <w:rFonts w:eastAsia="맑은 고딕"/>
                <w:lang w:val="en-US" w:eastAsia="ko-KR"/>
              </w:rPr>
              <w:br/>
              <w:t xml:space="preserve">11 </w:t>
            </w:r>
            <w:r>
              <w:rPr>
                <w:rFonts w:eastAsia="맑은 고딕"/>
                <w:lang w:val="en-US" w:eastAsia="ko-KR"/>
              </w:rPr>
              <w:t xml:space="preserve">for UCI </w:t>
            </w:r>
            <w:r w:rsidR="00A87991">
              <w:rPr>
                <w:rFonts w:eastAsia="맑은 고딕"/>
                <w:lang w:val="en-US" w:eastAsia="ko-KR"/>
              </w:rPr>
              <w:t>(CRC polynomial = normal-type 0x385)</w:t>
            </w:r>
          </w:p>
        </w:tc>
      </w:tr>
      <w:tr w:rsidR="00F307CF" w14:paraId="2934C129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06CF92AA" w14:textId="77777777" w:rsidR="00F307CF" w:rsidRPr="00A60567" w:rsidRDefault="00F307CF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vAlign w:val="center"/>
          </w:tcPr>
          <w:p w14:paraId="643A3CA0" w14:textId="77777777" w:rsidR="00F307CF" w:rsidRDefault="00F151D1" w:rsidP="00C72FF3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</w:t>
            </w:r>
            <w:r w:rsidR="00A87991">
              <w:rPr>
                <w:rFonts w:eastAsia="맑은 고딕"/>
                <w:lang w:val="en-US" w:eastAsia="ko-KR"/>
              </w:rPr>
              <w:t xml:space="preserve"> and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 w:rsidR="00F307CF">
              <w:rPr>
                <w:rFonts w:eastAsia="맑은 고딕" w:hint="eastAsia"/>
                <w:lang w:val="en-US" w:eastAsia="ko-KR"/>
              </w:rPr>
              <w:t>8</w:t>
            </w:r>
          </w:p>
        </w:tc>
      </w:tr>
      <w:tr w:rsidR="00F307CF" w14:paraId="62D11D40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67E2FF1C" w14:textId="77777777" w:rsidR="00F307CF" w:rsidRPr="00A60567" w:rsidRDefault="00F307CF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vAlign w:val="center"/>
          </w:tcPr>
          <w:p w14:paraId="0A61BE60" w14:textId="77777777" w:rsidR="00F307CF" w:rsidRPr="0050331A" w:rsidRDefault="00A87991" w:rsidP="00A87991">
            <w:pPr>
              <w:spacing w:before="100" w:beforeAutospacing="1" w:after="100" w:afterAutospacing="1" w:line="288" w:lineRule="auto"/>
              <w:jc w:val="both"/>
              <w:rPr>
                <w:rFonts w:eastAsia="맑은 고딕"/>
                <w:lang w:val="en-US" w:eastAsia="ko-KR"/>
              </w:rPr>
            </w:pPr>
            <w:r w:rsidRPr="0050331A">
              <w:rPr>
                <w:rFonts w:eastAsia="맑은 고딕"/>
                <w:lang w:val="en-US" w:eastAsia="ko-KR"/>
              </w:rPr>
              <w:t>DCI: 16, 24, 32, 40, 48, 56, 64, 72, 80, 88, 96, 104, 112, 120</w:t>
            </w:r>
            <w:r w:rsidRPr="0050331A">
              <w:rPr>
                <w:rFonts w:eastAsia="맑은 고딕"/>
                <w:lang w:val="en-US" w:eastAsia="ko-KR"/>
              </w:rPr>
              <w:br/>
              <w:t>UCI: 80, 88, 96, 104, 112, 120, 128, 136, 144, 152, 160, 168, 176, 184, 192, 200</w:t>
            </w:r>
            <w:r w:rsidR="00B75CB8" w:rsidRPr="0050331A">
              <w:rPr>
                <w:rFonts w:eastAsia="맑은 고딕"/>
                <w:lang w:val="en-US" w:eastAsia="ko-KR"/>
              </w:rPr>
              <w:t xml:space="preserve"> </w:t>
            </w:r>
          </w:p>
        </w:tc>
      </w:tr>
      <w:tr w:rsidR="00F307CF" w14:paraId="602ADBCA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0B5BF8D2" w14:textId="77777777" w:rsidR="00F307CF" w:rsidRPr="00A60567" w:rsidRDefault="00F307CF" w:rsidP="00524521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vAlign w:val="center"/>
          </w:tcPr>
          <w:p w14:paraId="62653839" w14:textId="77777777" w:rsidR="00F307CF" w:rsidRPr="0050331A" w:rsidRDefault="00F307CF" w:rsidP="00C72FF3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 w:rsidRPr="0050331A"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  <w:tr w:rsidR="00786D74" w14:paraId="7102EEE3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673EC29A" w14:textId="77777777" w:rsidR="00786D74" w:rsidRDefault="00786D74" w:rsidP="00786D74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Max. </w:t>
            </w:r>
            <w:r>
              <w:rPr>
                <w:rFonts w:eastAsia="맑은 고딕"/>
                <w:lang w:val="en-US" w:eastAsia="ko-KR"/>
              </w:rPr>
              <w:t xml:space="preserve">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vAlign w:val="center"/>
          </w:tcPr>
          <w:p w14:paraId="6DBC6F33" w14:textId="77777777" w:rsidR="00786D74" w:rsidRPr="0050331A" w:rsidRDefault="0050331A" w:rsidP="00C72FF3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512 for DCI, 1024 for UCI</w:t>
            </w:r>
          </w:p>
        </w:tc>
      </w:tr>
      <w:tr w:rsidR="00786D74" w14:paraId="39037C17" w14:textId="77777777" w:rsidTr="00524521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14:paraId="189361F2" w14:textId="77777777" w:rsidR="00786D74" w:rsidRDefault="00786D74" w:rsidP="00786D74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</w:t>
            </w:r>
            <w:r w:rsidR="00AD69FF">
              <w:rPr>
                <w:rFonts w:eastAsia="맑은 고딕"/>
                <w:lang w:val="en-US" w:eastAsia="ko-KR"/>
              </w:rPr>
              <w:t xml:space="preserve"> [4]</w:t>
            </w:r>
          </w:p>
        </w:tc>
        <w:tc>
          <w:tcPr>
            <w:tcW w:w="7283" w:type="dxa"/>
            <w:vAlign w:val="center"/>
          </w:tcPr>
          <w:p w14:paraId="69212E8B" w14:textId="77777777" w:rsidR="00786D74" w:rsidRPr="006B210D" w:rsidRDefault="00786D74" w:rsidP="00786D74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Shortening-based puncturing for </w:t>
            </w:r>
            <m:oMath>
              <m:r>
                <w:rPr>
                  <w:rFonts w:ascii="Cambria Math" w:eastAsia="맑은 고딕" w:hAnsi="Cambria Math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&lt;</m:t>
              </m:r>
              <m:sSubSup>
                <m:sSubSupP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max</m:t>
                  </m:r>
                </m:sup>
              </m:sSubSup>
            </m:oMath>
            <w:r>
              <w:rPr>
                <w:rFonts w:eastAsia="맑은 고딕" w:hint="eastAsia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(with bit-reversal interleaving)</w:t>
            </w:r>
            <w:r>
              <w:rPr>
                <w:rFonts w:eastAsia="맑은 고딕"/>
                <w:lang w:val="en-US" w:eastAsia="ko-KR"/>
              </w:rPr>
              <w:br/>
            </w:r>
            <w:r>
              <w:rPr>
                <w:rFonts w:eastAsia="맑은 고딕" w:hint="eastAsia"/>
                <w:lang w:val="en-US" w:eastAsia="ko-KR"/>
              </w:rPr>
              <w:t xml:space="preserve">Sequential repetition for </w:t>
            </w:r>
            <m:oMath>
              <m:r>
                <w:rPr>
                  <w:rFonts w:ascii="Cambria Math" w:eastAsia="맑은 고딕" w:hAnsi="Cambria Math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≥</m:t>
              </m:r>
              <m:sSubSup>
                <m:sSubSupP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max</m:t>
                  </m:r>
                </m:sup>
              </m:sSubSup>
            </m:oMath>
            <w:r>
              <w:rPr>
                <w:rFonts w:eastAsia="맑은 고딕" w:hint="eastAsia"/>
                <w:lang w:val="en-US" w:eastAsia="ko-KR"/>
              </w:rPr>
              <w:t xml:space="preserve"> (without interleaving)</w:t>
            </w:r>
          </w:p>
        </w:tc>
      </w:tr>
    </w:tbl>
    <w:p w14:paraId="591F602A" w14:textId="0939BEE5" w:rsidR="00900BBE" w:rsidRDefault="007F0DC6" w:rsidP="00E9038E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6" w:name="OLE_LINK9"/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Fig. 2 to Fig. 5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two nested sequences </w:t>
      </w:r>
      <w:r w:rsidR="004F7F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is</w:t>
      </w:r>
      <w:r w:rsidR="004F7FE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represented. </w:t>
      </w:r>
      <w:r w:rsidR="006B24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SCL decoding with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6B24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applied, there is </w:t>
      </w:r>
      <w:r w:rsidR="00BC2B2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no performance difference</w:t>
      </w:r>
      <w:r w:rsidR="00E678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between two sequences</w:t>
      </w:r>
      <w:r w:rsidR="00BC2B2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BC2B2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However, </w:t>
      </w:r>
      <w:r w:rsidR="006B363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SC decoding is considered, </w:t>
      </w:r>
      <w:r w:rsidR="0060411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nested sequence introduced in this contribution outperforms another one. </w:t>
      </w:r>
      <w:r w:rsidR="00BC2B23">
        <w:rPr>
          <w:rFonts w:ascii="Times New Roman" w:eastAsia="맑은 고딕" w:hAnsi="Times New Roman" w:cs="Times New Roman"/>
          <w:sz w:val="20"/>
          <w:szCs w:val="20"/>
          <w:lang w:val="en-GB"/>
        </w:rPr>
        <w:t>Especially for high rates, the performance gap is up to 0.5dB.</w:t>
      </w:r>
    </w:p>
    <w:p w14:paraId="7FE8CC49" w14:textId="77777777" w:rsidR="009C3C4D" w:rsidRDefault="0009028E" w:rsidP="00BD266F">
      <w:pPr>
        <w:jc w:val="both"/>
        <w:rPr>
          <w:rFonts w:eastAsiaTheme="minorEastAsia"/>
          <w:lang w:eastAsia="ko-KR"/>
        </w:rPr>
      </w:pPr>
      <w:r>
        <w:rPr>
          <w:rFonts w:eastAsia="맑은 고딕"/>
          <w:b/>
          <w:i/>
        </w:rPr>
        <w:t>Observation</w:t>
      </w:r>
      <w:r w:rsidRPr="008A47DC">
        <w:rPr>
          <w:rFonts w:eastAsia="맑은 고딕"/>
          <w:b/>
          <w:i/>
        </w:rPr>
        <w:t xml:space="preserve"> </w:t>
      </w:r>
      <w:r w:rsidR="00BD266F">
        <w:rPr>
          <w:rFonts w:eastAsia="맑은 고딕" w:hint="eastAsia"/>
          <w:b/>
          <w:i/>
          <w:lang w:eastAsia="ko-KR"/>
        </w:rPr>
        <w:t>1</w:t>
      </w:r>
      <w:r w:rsidR="00BD266F" w:rsidRPr="00BD266F">
        <w:rPr>
          <w:rFonts w:eastAsia="맑은 고딕" w:hint="eastAsia"/>
          <w:b/>
          <w:lang w:eastAsia="ko-KR"/>
        </w:rPr>
        <w:t>:</w:t>
      </w:r>
      <w:r>
        <w:rPr>
          <w:rFonts w:eastAsia="맑은 고딕"/>
          <w:b/>
          <w:i/>
        </w:rPr>
        <w:t xml:space="preserve"> </w:t>
      </w:r>
      <w:r w:rsidR="009C3C4D">
        <w:t xml:space="preserve">The two nested sequences show similar performance to each other when SCL decoding with L=8 is employed. </w:t>
      </w:r>
    </w:p>
    <w:p w14:paraId="4A908C6D" w14:textId="713641D1" w:rsidR="0009028E" w:rsidRPr="00D26DCB" w:rsidRDefault="009C3C4D" w:rsidP="00BD266F">
      <w:pPr>
        <w:jc w:val="both"/>
        <w:rPr>
          <w:rFonts w:eastAsiaTheme="minorEastAsia"/>
          <w:lang w:eastAsia="ko-KR"/>
        </w:rPr>
      </w:pPr>
      <w:r>
        <w:rPr>
          <w:rFonts w:eastAsia="맑은 고딕"/>
          <w:b/>
          <w:i/>
        </w:rPr>
        <w:t>Observation</w:t>
      </w:r>
      <w:r w:rsidRPr="008A47DC">
        <w:rPr>
          <w:rFonts w:eastAsia="맑은 고딕"/>
          <w:b/>
          <w:i/>
        </w:rPr>
        <w:t xml:space="preserve"> </w:t>
      </w:r>
      <w:r>
        <w:rPr>
          <w:rFonts w:eastAsia="맑은 고딕" w:hint="eastAsia"/>
          <w:b/>
          <w:i/>
          <w:lang w:eastAsia="ko-KR"/>
        </w:rPr>
        <w:t>2</w:t>
      </w:r>
      <w:r w:rsidRPr="00BD266F">
        <w:rPr>
          <w:rFonts w:eastAsia="맑은 고딕" w:hint="eastAsia"/>
          <w:b/>
          <w:lang w:eastAsia="ko-KR"/>
        </w:rPr>
        <w:t>:</w:t>
      </w:r>
      <w:r>
        <w:rPr>
          <w:rFonts w:eastAsia="맑은 고딕" w:hint="eastAsia"/>
          <w:b/>
          <w:lang w:eastAsia="ko-KR"/>
        </w:rPr>
        <w:t xml:space="preserve"> </w:t>
      </w:r>
      <w:r>
        <w:t xml:space="preserve">The nested sequence introduced in this contribution outperforms another one up to 0.5 dB when SC decoding is applied </w:t>
      </w:r>
    </w:p>
    <w:p w14:paraId="122257D7" w14:textId="77777777" w:rsidR="0009028E" w:rsidRPr="003C5BDB" w:rsidRDefault="0009028E" w:rsidP="00E9038E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31ECF1BD" w14:textId="77777777" w:rsidR="00473A07" w:rsidRDefault="00473A07" w:rsidP="00473A07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19506058" wp14:editId="5ED9A4CC">
            <wp:extent cx="5412084" cy="3600000"/>
            <wp:effectExtent l="0" t="0" r="0" b="635"/>
            <wp:docPr id="1" name="그림 1" descr="C:\Users\minyc\AppData\Local\Microsoft\Windows\INetCache\Content.Word\Req_SNR_DL_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yc\AppData\Local\Microsoft\Windows\INetCache\Content.Word\Req_SNR_DL_L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08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2B18E" w14:textId="77777777" w:rsidR="00B434BA" w:rsidRPr="00473A07" w:rsidRDefault="00473A07" w:rsidP="00473A07">
      <w:pPr>
        <w:pStyle w:val="af"/>
        <w:jc w:val="center"/>
        <w:rPr>
          <w:rFonts w:ascii="Times New Roman" w:eastAsia="맑은 고딕" w:hAnsi="Times New Roman"/>
        </w:rPr>
      </w:pPr>
      <w:r w:rsidRPr="00473A07">
        <w:rPr>
          <w:rFonts w:ascii="Times New Roman" w:hAnsi="Times New Roman"/>
        </w:rPr>
        <w:t xml:space="preserve">Figure </w:t>
      </w:r>
      <w:r w:rsidRPr="00473A07">
        <w:rPr>
          <w:rFonts w:ascii="Times New Roman" w:hAnsi="Times New Roman"/>
        </w:rPr>
        <w:fldChar w:fldCharType="begin"/>
      </w:r>
      <w:r w:rsidRPr="00473A07">
        <w:rPr>
          <w:rFonts w:ascii="Times New Roman" w:hAnsi="Times New Roman"/>
        </w:rPr>
        <w:instrText xml:space="preserve"> SEQ Figure \* ARABIC </w:instrText>
      </w:r>
      <w:r w:rsidRPr="00473A07">
        <w:rPr>
          <w:rFonts w:ascii="Times New Roman" w:hAnsi="Times New Roman"/>
        </w:rPr>
        <w:fldChar w:fldCharType="separate"/>
      </w:r>
      <w:r w:rsidR="00C043EE">
        <w:rPr>
          <w:rFonts w:ascii="Times New Roman" w:hAnsi="Times New Roman"/>
          <w:noProof/>
        </w:rPr>
        <w:t>2</w:t>
      </w:r>
      <w:r w:rsidRPr="00473A07">
        <w:rPr>
          <w:rFonts w:ascii="Times New Roman" w:hAnsi="Times New Roman"/>
        </w:rPr>
        <w:fldChar w:fldCharType="end"/>
      </w:r>
      <w:r w:rsidRPr="00473A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473A07">
        <w:rPr>
          <w:rFonts w:ascii="Times New Roman" w:hAnsi="Times New Roman"/>
          <w:b w:val="0"/>
        </w:rPr>
        <w:t xml:space="preserve">Required SNR of two polar coding schemes for </w:t>
      </w:r>
      <w:r w:rsidRPr="008147A5">
        <w:rPr>
          <w:rFonts w:ascii="Times New Roman" w:hAnsi="Times New Roman"/>
          <w:b w:val="0"/>
        </w:rPr>
        <w:t xml:space="preserve">DCI </w:t>
      </w:r>
      <m:oMath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=1)</m:t>
        </m:r>
      </m:oMath>
    </w:p>
    <w:p w14:paraId="046282E2" w14:textId="77777777" w:rsidR="00A87991" w:rsidRDefault="00A87991" w:rsidP="00A87991">
      <w:pPr>
        <w:pStyle w:val="af3"/>
        <w:keepNext/>
        <w:spacing w:line="288" w:lineRule="auto"/>
        <w:ind w:firstLineChars="100" w:firstLine="200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217AC65D" wp14:editId="5D92F772">
            <wp:extent cx="5412084" cy="3600000"/>
            <wp:effectExtent l="0" t="0" r="0" b="635"/>
            <wp:docPr id="3" name="그림 3" descr="C:\Users\minyc\AppData\Local\Microsoft\Windows\INetCache\Content.Word\Req_SNR_DL_L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nyc\AppData\Local\Microsoft\Windows\INetCache\Content.Word\Req_SNR_DL_L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08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3D9F6" w14:textId="77777777" w:rsidR="00B434BA" w:rsidRDefault="00A87991" w:rsidP="00A87991">
      <w:pPr>
        <w:pStyle w:val="af"/>
        <w:jc w:val="center"/>
        <w:rPr>
          <w:rFonts w:ascii="Times New Roman" w:eastAsia="DengXian" w:hAnsi="Times New Roman"/>
          <w:b w:val="0"/>
        </w:rPr>
      </w:pPr>
      <w:r w:rsidRPr="00A87991">
        <w:rPr>
          <w:rFonts w:ascii="Times New Roman" w:hAnsi="Times New Roman"/>
        </w:rPr>
        <w:t xml:space="preserve">Figure </w:t>
      </w:r>
      <w:r w:rsidRPr="00A87991">
        <w:rPr>
          <w:rFonts w:ascii="Times New Roman" w:hAnsi="Times New Roman"/>
        </w:rPr>
        <w:fldChar w:fldCharType="begin"/>
      </w:r>
      <w:r w:rsidRPr="00A87991">
        <w:rPr>
          <w:rFonts w:ascii="Times New Roman" w:hAnsi="Times New Roman"/>
        </w:rPr>
        <w:instrText xml:space="preserve"> SEQ Figure \* ARABIC </w:instrText>
      </w:r>
      <w:r w:rsidRPr="00A87991">
        <w:rPr>
          <w:rFonts w:ascii="Times New Roman" w:hAnsi="Times New Roman"/>
        </w:rPr>
        <w:fldChar w:fldCharType="separate"/>
      </w:r>
      <w:r w:rsidR="00C043EE">
        <w:rPr>
          <w:rFonts w:ascii="Times New Roman" w:hAnsi="Times New Roman"/>
          <w:noProof/>
        </w:rPr>
        <w:t>3</w:t>
      </w:r>
      <w:r w:rsidRPr="00A87991">
        <w:rPr>
          <w:rFonts w:ascii="Times New Roman" w:hAnsi="Times New Roman"/>
        </w:rPr>
        <w:fldChar w:fldCharType="end"/>
      </w:r>
      <w:r w:rsidRPr="00A87991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 </w:t>
      </w:r>
      <w:r w:rsidRPr="00473A07">
        <w:rPr>
          <w:rFonts w:ascii="Times New Roman" w:hAnsi="Times New Roman"/>
          <w:b w:val="0"/>
        </w:rPr>
        <w:t xml:space="preserve">Required SNR of two polar coding </w:t>
      </w:r>
      <w:r w:rsidRPr="00196745">
        <w:rPr>
          <w:rFonts w:ascii="Times New Roman" w:hAnsi="Times New Roman"/>
          <w:b w:val="0"/>
        </w:rPr>
        <w:t xml:space="preserve">schemes for DCI </w:t>
      </w:r>
      <m:oMath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=8)</m:t>
        </m:r>
      </m:oMath>
    </w:p>
    <w:p w14:paraId="100DA59C" w14:textId="77777777" w:rsidR="00A87991" w:rsidRDefault="00A87991" w:rsidP="00A87991">
      <w:pPr>
        <w:rPr>
          <w:rFonts w:eastAsia="DengXian"/>
        </w:rPr>
      </w:pPr>
    </w:p>
    <w:p w14:paraId="76971315" w14:textId="77777777" w:rsidR="00A87991" w:rsidRDefault="00A87991" w:rsidP="00A87991">
      <w:pPr>
        <w:keepNext/>
        <w:jc w:val="center"/>
      </w:pPr>
      <w:r>
        <w:rPr>
          <w:rFonts w:eastAsia="DengXian"/>
          <w:noProof/>
          <w:lang w:val="en-US" w:eastAsia="ko-KR"/>
        </w:rPr>
        <w:lastRenderedPageBreak/>
        <w:drawing>
          <wp:inline distT="0" distB="0" distL="0" distR="0" wp14:anchorId="14800FDA" wp14:editId="291A64F3">
            <wp:extent cx="5396917" cy="3600000"/>
            <wp:effectExtent l="0" t="0" r="0" b="635"/>
            <wp:docPr id="4" name="그림 4" descr="C:\Users\minyc\AppData\Local\Microsoft\Windows\INetCache\Content.Word\Req_SNR_DL_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nyc\AppData\Local\Microsoft\Windows\INetCache\Content.Word\Req_SNR_DL_L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91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3FC6D" w14:textId="77777777" w:rsidR="00A87991" w:rsidRPr="00A87991" w:rsidRDefault="00A87991" w:rsidP="00A87991">
      <w:pPr>
        <w:pStyle w:val="af"/>
        <w:jc w:val="center"/>
        <w:rPr>
          <w:rFonts w:eastAsia="DengXian"/>
        </w:rPr>
      </w:pPr>
      <w:r w:rsidRPr="00A87991">
        <w:rPr>
          <w:rFonts w:ascii="Times New Roman" w:hAnsi="Times New Roman"/>
        </w:rPr>
        <w:t xml:space="preserve">Figure </w:t>
      </w:r>
      <w:r w:rsidRPr="00A87991">
        <w:rPr>
          <w:rFonts w:ascii="Times New Roman" w:hAnsi="Times New Roman"/>
        </w:rPr>
        <w:fldChar w:fldCharType="begin"/>
      </w:r>
      <w:r w:rsidRPr="00A87991">
        <w:rPr>
          <w:rFonts w:ascii="Times New Roman" w:hAnsi="Times New Roman"/>
        </w:rPr>
        <w:instrText xml:space="preserve"> SEQ Figure \* ARABIC </w:instrText>
      </w:r>
      <w:r w:rsidRPr="00A87991">
        <w:rPr>
          <w:rFonts w:ascii="Times New Roman" w:hAnsi="Times New Roman"/>
        </w:rPr>
        <w:fldChar w:fldCharType="separate"/>
      </w:r>
      <w:r w:rsidR="00C043EE">
        <w:rPr>
          <w:rFonts w:ascii="Times New Roman" w:hAnsi="Times New Roman"/>
          <w:noProof/>
        </w:rPr>
        <w:t>4</w:t>
      </w:r>
      <w:r w:rsidRPr="00A87991">
        <w:rPr>
          <w:rFonts w:ascii="Times New Roman" w:hAnsi="Times New Roman"/>
        </w:rPr>
        <w:fldChar w:fldCharType="end"/>
      </w:r>
      <w:r w:rsidRPr="00A87991">
        <w:rPr>
          <w:rFonts w:ascii="Times New Roman" w:hAnsi="Times New Roman"/>
          <w:b w:val="0"/>
        </w:rPr>
        <w:t xml:space="preserve">  </w:t>
      </w:r>
      <w:r w:rsidRPr="00473A07">
        <w:rPr>
          <w:rFonts w:ascii="Times New Roman" w:hAnsi="Times New Roman"/>
          <w:b w:val="0"/>
        </w:rPr>
        <w:t xml:space="preserve">Required SNR of two polar coding schemes </w:t>
      </w:r>
      <w:r w:rsidRPr="00E56EE2">
        <w:rPr>
          <w:rFonts w:ascii="Times New Roman" w:hAnsi="Times New Roman"/>
          <w:b w:val="0"/>
        </w:rPr>
        <w:t xml:space="preserve">for UCI </w:t>
      </w:r>
      <m:oMath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=1)</m:t>
        </m:r>
      </m:oMath>
    </w:p>
    <w:p w14:paraId="25B79560" w14:textId="77777777" w:rsidR="00C226BA" w:rsidRDefault="00C226BA" w:rsidP="00C226BA">
      <w:pPr>
        <w:pStyle w:val="af3"/>
        <w:keepNext/>
        <w:ind w:firstLineChars="100" w:firstLine="200"/>
        <w:jc w:val="center"/>
      </w:pPr>
      <w:r>
        <w:rPr>
          <w:rFonts w:ascii="Times New Roman" w:eastAsia="맑은 고딕" w:hAnsi="Times New Roman" w:cs="Times New Roman"/>
          <w:b/>
          <w:i/>
          <w:noProof/>
          <w:sz w:val="20"/>
          <w:szCs w:val="20"/>
        </w:rPr>
        <w:drawing>
          <wp:inline distT="0" distB="0" distL="0" distR="0" wp14:anchorId="0E1FE389" wp14:editId="125E2B7B">
            <wp:extent cx="5396917" cy="3600000"/>
            <wp:effectExtent l="0" t="0" r="0" b="635"/>
            <wp:docPr id="5" name="그림 5" descr="C:\Users\minyc\AppData\Local\Microsoft\Windows\INetCache\Content.Word\Req_SNR_UL_L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nyc\AppData\Local\Microsoft\Windows\INetCache\Content.Word\Req_SNR_UL_L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91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A4B0F" w14:textId="77777777" w:rsidR="00C226BA" w:rsidRDefault="00C226BA" w:rsidP="00C226BA">
      <w:pPr>
        <w:pStyle w:val="af"/>
        <w:jc w:val="center"/>
        <w:rPr>
          <w:rFonts w:ascii="Times New Roman" w:eastAsia="맑은 고딕" w:hAnsi="Times New Roman"/>
          <w:b w:val="0"/>
          <w:i/>
        </w:rPr>
      </w:pPr>
      <w:r w:rsidRPr="00C226BA">
        <w:rPr>
          <w:rFonts w:ascii="Times New Roman" w:hAnsi="Times New Roman"/>
        </w:rPr>
        <w:t xml:space="preserve">Figure </w:t>
      </w:r>
      <w:r w:rsidRPr="00C226BA">
        <w:rPr>
          <w:rFonts w:ascii="Times New Roman" w:hAnsi="Times New Roman"/>
        </w:rPr>
        <w:fldChar w:fldCharType="begin"/>
      </w:r>
      <w:r w:rsidRPr="00C226BA">
        <w:rPr>
          <w:rFonts w:ascii="Times New Roman" w:hAnsi="Times New Roman"/>
        </w:rPr>
        <w:instrText xml:space="preserve"> SEQ Figure \* ARABIC </w:instrText>
      </w:r>
      <w:r w:rsidRPr="00C226BA">
        <w:rPr>
          <w:rFonts w:ascii="Times New Roman" w:hAnsi="Times New Roman"/>
        </w:rPr>
        <w:fldChar w:fldCharType="separate"/>
      </w:r>
      <w:r w:rsidR="00C043EE">
        <w:rPr>
          <w:rFonts w:ascii="Times New Roman" w:hAnsi="Times New Roman"/>
          <w:noProof/>
        </w:rPr>
        <w:t>5</w:t>
      </w:r>
      <w:r w:rsidRPr="00C226BA">
        <w:rPr>
          <w:rFonts w:ascii="Times New Roman" w:hAnsi="Times New Roman"/>
        </w:rPr>
        <w:fldChar w:fldCharType="end"/>
      </w:r>
      <w:r>
        <w:t xml:space="preserve">  </w:t>
      </w:r>
      <w:r w:rsidRPr="00473A07">
        <w:rPr>
          <w:rFonts w:ascii="Times New Roman" w:hAnsi="Times New Roman"/>
          <w:b w:val="0"/>
        </w:rPr>
        <w:t xml:space="preserve">Required SNR of two polar coding schemes for </w:t>
      </w:r>
      <w:r w:rsidRPr="000310D8">
        <w:rPr>
          <w:rFonts w:ascii="Times New Roman" w:hAnsi="Times New Roman"/>
          <w:b w:val="0"/>
        </w:rPr>
        <w:t xml:space="preserve">UCI </w:t>
      </w:r>
      <m:oMath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=8)</m:t>
        </m:r>
      </m:oMath>
    </w:p>
    <w:bookmarkEnd w:id="6"/>
    <w:p w14:paraId="4D4E475B" w14:textId="5F506829" w:rsidR="003469CB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14:paraId="2AB8D559" w14:textId="77777777" w:rsidR="00900BBE" w:rsidRPr="0009028E" w:rsidRDefault="00900BBE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14:paraId="569305AF" w14:textId="77777777"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="0021456D" w:rsidRPr="00BE508A">
        <w:rPr>
          <w:rFonts w:eastAsia="SimSun"/>
        </w:rPr>
        <w:t>ces</w:t>
      </w:r>
    </w:p>
    <w:p w14:paraId="614DF738" w14:textId="77777777" w:rsidR="00040D7B" w:rsidRPr="00171214" w:rsidRDefault="00040D7B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>R1-</w:t>
      </w:r>
      <w:r w:rsidR="008237A1">
        <w:rPr>
          <w:rFonts w:eastAsiaTheme="minorEastAsia"/>
          <w:lang w:eastAsia="ko-KR"/>
        </w:rPr>
        <w:t xml:space="preserve">1700088, Huawei, </w:t>
      </w:r>
      <w:proofErr w:type="spellStart"/>
      <w:r w:rsidR="008237A1">
        <w:rPr>
          <w:rFonts w:eastAsiaTheme="minorEastAsia"/>
          <w:lang w:eastAsia="ko-KR"/>
        </w:rPr>
        <w:t>HiSilicon</w:t>
      </w:r>
      <w:proofErr w:type="spellEnd"/>
      <w:r w:rsidR="008237A1">
        <w:rPr>
          <w:rFonts w:eastAsiaTheme="minorEastAsia"/>
          <w:lang w:eastAsia="ko-KR"/>
        </w:rPr>
        <w:t>, “Summary of polar code design for control channels,” 3GPP TSG RAN WG1 Ad-hoc, Spokane, WA 16–20, Jan. 2017.</w:t>
      </w:r>
    </w:p>
    <w:p w14:paraId="071207B9" w14:textId="77777777" w:rsidR="007B3E37" w:rsidRPr="005E7279" w:rsidRDefault="007B3E37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 w:hint="eastAsia"/>
          <w:lang w:eastAsia="ko-KR"/>
        </w:rPr>
        <w:t xml:space="preserve">R1-1700832, </w:t>
      </w:r>
      <w:r>
        <w:rPr>
          <w:rFonts w:eastAsiaTheme="minorEastAsia"/>
          <w:lang w:eastAsia="ko-KR"/>
        </w:rPr>
        <w:t xml:space="preserve">Qualcomm, “Design of polar codes for control channel,” 3GPP TSG RAN WG1 Ad-hoc, Spokane, WA 16–20, Jan. 2017. </w:t>
      </w:r>
    </w:p>
    <w:p w14:paraId="59BEF8A8" w14:textId="77777777" w:rsidR="005B7368" w:rsidRPr="005B7368" w:rsidRDefault="005E7279" w:rsidP="002C34D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R1-1702850, NTT </w:t>
      </w:r>
      <w:proofErr w:type="spellStart"/>
      <w:r>
        <w:rPr>
          <w:rFonts w:eastAsiaTheme="minorEastAsia"/>
          <w:lang w:eastAsia="ko-KR"/>
        </w:rPr>
        <w:t>Docomo</w:t>
      </w:r>
      <w:proofErr w:type="spellEnd"/>
      <w:r>
        <w:rPr>
          <w:rFonts w:eastAsiaTheme="minorEastAsia"/>
          <w:lang w:eastAsia="ko-KR"/>
        </w:rPr>
        <w:t>, “Discussion on construction on polar codes,” 3GPP TSG RAN WG1 #88, Athens, Greece, 13–17, Feb. 2017.</w:t>
      </w:r>
    </w:p>
    <w:p w14:paraId="0E562491" w14:textId="09B9C983" w:rsidR="001B7A08" w:rsidRPr="005E7279" w:rsidRDefault="003730F5" w:rsidP="0003193D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  <w:r w:rsidRPr="00337FC7">
        <w:rPr>
          <w:rFonts w:eastAsiaTheme="minorEastAsia"/>
          <w:lang w:eastAsia="ko-KR"/>
        </w:rPr>
        <w:t>R1-17</w:t>
      </w:r>
      <w:r w:rsidR="00B11B05">
        <w:rPr>
          <w:rFonts w:eastAsiaTheme="minorEastAsia"/>
          <w:lang w:eastAsia="ko-KR"/>
        </w:rPr>
        <w:t>05423</w:t>
      </w:r>
      <w:r w:rsidRPr="00337FC7">
        <w:rPr>
          <w:rFonts w:eastAsiaTheme="minorEastAsia" w:hint="eastAsia"/>
          <w:lang w:eastAsia="ko-KR"/>
        </w:rPr>
        <w:t>,</w:t>
      </w:r>
      <w:r w:rsidRPr="00337FC7">
        <w:rPr>
          <w:rFonts w:eastAsiaTheme="minorEastAsia"/>
          <w:lang w:eastAsia="ko-KR"/>
        </w:rPr>
        <w:t xml:space="preserve"> Samsung, “</w:t>
      </w:r>
      <w:r w:rsidR="00BC1FE4">
        <w:rPr>
          <w:rFonts w:eastAsiaTheme="minorEastAsia"/>
          <w:lang w:eastAsia="ko-KR"/>
        </w:rPr>
        <w:t>Repetition for polar codes</w:t>
      </w:r>
      <w:r w:rsidRPr="00337FC7">
        <w:rPr>
          <w:rFonts w:eastAsiaTheme="minorEastAsia"/>
          <w:lang w:eastAsia="ko-KR"/>
        </w:rPr>
        <w:t xml:space="preserve">,” 3GPP TSG RAN WG1 #88bis, Spokane, WA, 3–7, Apr. 2017. </w:t>
      </w:r>
    </w:p>
    <w:p w14:paraId="19C598DC" w14:textId="77777777" w:rsidR="00175D2F" w:rsidRDefault="00175D2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4C85DCA7" w14:textId="77777777" w:rsidR="00175D2F" w:rsidRPr="00BB3F45" w:rsidRDefault="00175D2F" w:rsidP="00175D2F">
      <w:pPr>
        <w:pStyle w:val="1"/>
        <w:rPr>
          <w:b/>
          <w:sz w:val="24"/>
          <w:szCs w:val="24"/>
        </w:rPr>
      </w:pPr>
      <w:proofErr w:type="gramStart"/>
      <w:r w:rsidRPr="00BB3F45">
        <w:rPr>
          <w:sz w:val="24"/>
          <w:szCs w:val="24"/>
        </w:rPr>
        <w:lastRenderedPageBreak/>
        <w:t>Appendix.</w:t>
      </w:r>
      <w:proofErr w:type="gramEnd"/>
      <w:r w:rsidRPr="00BB3F45">
        <w:rPr>
          <w:sz w:val="24"/>
          <w:szCs w:val="24"/>
        </w:rPr>
        <w:t xml:space="preserve"> </w:t>
      </w:r>
      <w:r w:rsidR="00BB3F45" w:rsidRPr="00BB3F45">
        <w:rPr>
          <w:sz w:val="24"/>
          <w:szCs w:val="24"/>
        </w:rPr>
        <w:t xml:space="preserve">An </w:t>
      </w:r>
      <w:r w:rsidR="00BB3F45">
        <w:rPr>
          <w:sz w:val="24"/>
          <w:szCs w:val="24"/>
        </w:rPr>
        <w:t xml:space="preserve">Example of </w:t>
      </w:r>
      <w:r w:rsidRPr="00BB3F45">
        <w:rPr>
          <w:sz w:val="24"/>
          <w:szCs w:val="24"/>
        </w:rPr>
        <w:t>Nested Code Sequence</w:t>
      </w:r>
      <w:r w:rsidR="0023402E" w:rsidRPr="00BB3F45">
        <w:rPr>
          <w:sz w:val="24"/>
          <w:szCs w:val="24"/>
        </w:rPr>
        <w:t xml:space="preserve"> </w:t>
      </w:r>
      <w:r w:rsidR="002C0193" w:rsidRPr="00BB3F45">
        <w:rPr>
          <w:sz w:val="24"/>
          <w:szCs w:val="24"/>
        </w:rPr>
        <w:t>(</w:t>
      </w:r>
      <w:r w:rsidR="007D7F5F">
        <w:rPr>
          <w:sz w:val="24"/>
          <w:szCs w:val="24"/>
        </w:rPr>
        <w:t>L</w:t>
      </w:r>
      <w:r w:rsidR="00CA6FF8" w:rsidRPr="00BB3F45">
        <w:rPr>
          <w:sz w:val="24"/>
          <w:szCs w:val="24"/>
        </w:rPr>
        <w:t>ow-relia</w:t>
      </w:r>
      <w:r w:rsidR="00C9522D" w:rsidRPr="00BB3F45">
        <w:rPr>
          <w:sz w:val="24"/>
          <w:szCs w:val="24"/>
        </w:rPr>
        <w:t>bility bit first</w:t>
      </w:r>
      <w:r w:rsidR="002C0193" w:rsidRPr="00BB3F45">
        <w:rPr>
          <w:sz w:val="24"/>
          <w:szCs w:val="24"/>
        </w:rPr>
        <w:t>)</w:t>
      </w:r>
    </w:p>
    <w:tbl>
      <w:tblPr>
        <w:tblW w:w="9733" w:type="dxa"/>
        <w:tblInd w:w="10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72"/>
        <w:gridCol w:w="573"/>
        <w:gridCol w:w="572"/>
        <w:gridCol w:w="573"/>
        <w:gridCol w:w="572"/>
        <w:gridCol w:w="573"/>
        <w:gridCol w:w="572"/>
        <w:gridCol w:w="573"/>
        <w:gridCol w:w="572"/>
        <w:gridCol w:w="573"/>
        <w:gridCol w:w="572"/>
        <w:gridCol w:w="573"/>
        <w:gridCol w:w="572"/>
        <w:gridCol w:w="573"/>
        <w:gridCol w:w="572"/>
        <w:gridCol w:w="573"/>
        <w:gridCol w:w="573"/>
      </w:tblGrid>
      <w:tr w:rsidR="00AD0F32" w:rsidRPr="00175D2F" w14:paraId="2F178B71" w14:textId="77777777" w:rsidTr="00AD0F32">
        <w:trPr>
          <w:trHeight w:val="1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66EDD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262F2BC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7AB02A57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535547C3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09AEDCE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145E6F2E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05DBED97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+5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61365DF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7DBFE20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45505A07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369A8CB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62144D7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3FEC04E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5C83E5E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4B16E72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48AE3A5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</w:tcPr>
          <w:p w14:paraId="5F0071B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  <w:t>+15</w:t>
            </w:r>
          </w:p>
        </w:tc>
      </w:tr>
      <w:tr w:rsidR="00AD0F32" w:rsidRPr="00175D2F" w14:paraId="551E6623" w14:textId="77777777" w:rsidTr="00AD0F32">
        <w:trPr>
          <w:trHeight w:val="1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54D4199" w14:textId="77777777" w:rsidR="00AD0F32" w:rsidRPr="00AD0F32" w:rsidRDefault="00AD0F32" w:rsidP="00AD0F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525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94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721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F0B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8D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90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88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36B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773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ABC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1A7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99F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CA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05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138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75D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AD0F32" w:rsidRPr="00175D2F" w14:paraId="365FDB12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A412CE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3C4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D1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8D9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8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61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E76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DF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82C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5E8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C83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0DD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C01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E77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716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563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39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</w:tr>
      <w:tr w:rsidR="00AD0F32" w:rsidRPr="00175D2F" w14:paraId="271846DE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6641995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2D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BBA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07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7F0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440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810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25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494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1F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409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0B9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CA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20E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EA9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134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466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260</w:t>
            </w:r>
          </w:p>
        </w:tc>
      </w:tr>
      <w:tr w:rsidR="00AD0F32" w:rsidRPr="00175D2F" w14:paraId="115740F6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96372A3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B5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6FB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8C1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0D7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A60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5B2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3C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E6C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95B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9DF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C1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C6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7F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E3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722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4A1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</w:t>
            </w:r>
          </w:p>
        </w:tc>
      </w:tr>
      <w:tr w:rsidR="00AD0F32" w:rsidRPr="00175D2F" w14:paraId="701BA764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B63CB99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93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0A1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219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D33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A19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42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18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D6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7C3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E7E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8E8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32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E15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AFC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4C9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BF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320</w:t>
            </w:r>
          </w:p>
        </w:tc>
      </w:tr>
      <w:tr w:rsidR="00AD0F32" w:rsidRPr="00175D2F" w14:paraId="5847E62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FF1A069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CA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31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DD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4A9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6A0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D3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FAC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715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262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F44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AFB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DA1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D54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F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311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CE4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145</w:t>
            </w:r>
          </w:p>
        </w:tc>
      </w:tr>
      <w:tr w:rsidR="00AD0F32" w:rsidRPr="00175D2F" w14:paraId="053E3EF5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9559C7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7EC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B5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A5D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83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317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06E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0E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9F9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AA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E52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BA0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3C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014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DBB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42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A00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</w:t>
            </w:r>
          </w:p>
        </w:tc>
      </w:tr>
      <w:tr w:rsidR="00AD0F32" w:rsidRPr="00175D2F" w14:paraId="7DED450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001EDA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354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749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1E4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8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BC2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C22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E8D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D47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F0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269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143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C71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79A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9DC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343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CFC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274</w:t>
            </w:r>
          </w:p>
        </w:tc>
      </w:tr>
      <w:tr w:rsidR="00AD0F32" w:rsidRPr="00175D2F" w14:paraId="1A898B9E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27D170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128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FF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96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0B5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352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4C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850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E69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C7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7CA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25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0BE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75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EA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CB6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7ED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F0E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</w:t>
            </w:r>
          </w:p>
        </w:tc>
      </w:tr>
      <w:tr w:rsidR="00AD0F32" w:rsidRPr="00175D2F" w14:paraId="5CA485A7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9BDFCE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144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D3F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139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C7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D97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C86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DC5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20A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E7F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54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43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714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AB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47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FA7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8E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A9C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0C3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</w:t>
            </w:r>
          </w:p>
        </w:tc>
      </w:tr>
      <w:tr w:rsidR="00AD0F32" w:rsidRPr="00175D2F" w14:paraId="7844D4CB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EA8322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F8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1EF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94F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9A3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7C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A9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BF9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82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E4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B4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EA5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47C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28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939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5B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422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324</w:t>
            </w:r>
          </w:p>
        </w:tc>
      </w:tr>
      <w:tr w:rsidR="00AD0F32" w:rsidRPr="00175D2F" w14:paraId="01689B5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3A47A25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176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7D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FA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48D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33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4F7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28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47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CD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0F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B3F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13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D5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26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31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244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A68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269</w:t>
            </w:r>
          </w:p>
        </w:tc>
      </w:tr>
      <w:tr w:rsidR="00AD0F32" w:rsidRPr="00175D2F" w14:paraId="1C18B161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51C822C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192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877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9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DB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6A8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C11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84F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BE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202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100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A0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65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A7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63E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C41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C0D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5A2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195</w:t>
            </w:r>
          </w:p>
        </w:tc>
      </w:tr>
      <w:tr w:rsidR="00AD0F32" w:rsidRPr="00175D2F" w14:paraId="47CF0675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A59A6B5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208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71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C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028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5BC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4C6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7E4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9E9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EC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04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CEF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C3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17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660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4EE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890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73B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</w:t>
            </w:r>
          </w:p>
        </w:tc>
      </w:tr>
      <w:tr w:rsidR="00AD0F32" w:rsidRPr="00175D2F" w14:paraId="6FB889CD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C378673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224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E2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40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324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559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573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3B3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88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DA4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36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77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B66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D93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3B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7D6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544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C1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201</w:t>
            </w:r>
          </w:p>
        </w:tc>
      </w:tr>
      <w:tr w:rsidR="00AD0F32" w:rsidRPr="00175D2F" w14:paraId="4EF3FA31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58B689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6C0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772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A2C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BD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983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78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908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E2E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C42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F40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343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F80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DF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36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C5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7B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</w:t>
            </w:r>
          </w:p>
        </w:tc>
      </w:tr>
      <w:tr w:rsidR="00AD0F32" w:rsidRPr="00175D2F" w14:paraId="2B1E255B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0D1F7E1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256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30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8BC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49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AD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A9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171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542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0A3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4E2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EFC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902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B5C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C2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EA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6C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FE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534</w:t>
            </w:r>
          </w:p>
        </w:tc>
      </w:tr>
      <w:tr w:rsidR="00AD0F32" w:rsidRPr="00175D2F" w14:paraId="7B13C83D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E8BD6B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272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35B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90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B0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68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A4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BDC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4B3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A2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DF8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4F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251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702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44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A5E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8BA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2FE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306</w:t>
            </w:r>
          </w:p>
        </w:tc>
      </w:tr>
      <w:tr w:rsidR="00AD0F32" w:rsidRPr="00175D2F" w14:paraId="03374FF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0F5D5E1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ED2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F2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7E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09E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52F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66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EDB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DCD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65D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C51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BD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45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279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303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39F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BB5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67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579</w:t>
            </w:r>
          </w:p>
        </w:tc>
      </w:tr>
      <w:tr w:rsidR="00AD0F32" w:rsidRPr="00175D2F" w14:paraId="4FDC5B2B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C03E08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304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18B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49D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DF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B7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0F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F1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109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19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3AB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9A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BB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36F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72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CB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ADB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37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581</w:t>
            </w:r>
          </w:p>
        </w:tc>
      </w:tr>
      <w:tr w:rsidR="00AD0F32" w:rsidRPr="00175D2F" w14:paraId="1C54F96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3A26FB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8DD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2A7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29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8FD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95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9A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D9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27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67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24F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E8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2C7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0EE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30B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23D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BC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203</w:t>
            </w:r>
          </w:p>
        </w:tc>
      </w:tr>
      <w:tr w:rsidR="00AD0F32" w:rsidRPr="00175D2F" w14:paraId="5F38BCC3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2F0E3BA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336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FAF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7A0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3F4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4D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47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E0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52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99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A5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98B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5E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184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E39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ED3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B9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4E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299</w:t>
            </w:r>
          </w:p>
        </w:tc>
      </w:tr>
      <w:tr w:rsidR="00AD0F32" w:rsidRPr="00175D2F" w14:paraId="01585FD3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EAE70B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352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CBB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09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85D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5C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77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E4A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D4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0A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F42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904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B7C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5D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376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D96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62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069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417</w:t>
            </w:r>
          </w:p>
        </w:tc>
      </w:tr>
      <w:tr w:rsidR="00AD0F32" w:rsidRPr="00175D2F" w14:paraId="6E50FBDC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660CA4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368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76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52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C0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E2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8A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159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89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A2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290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E63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781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10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71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A1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D2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0BE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0B2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418</w:t>
            </w:r>
          </w:p>
        </w:tc>
      </w:tr>
      <w:tr w:rsidR="00AD0F32" w:rsidRPr="00175D2F" w14:paraId="2930637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3DB0A3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384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3A4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1B1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7AD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B39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A31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61A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46D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8E8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05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4F2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F76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6C9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F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BF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C6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93B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773</w:t>
            </w:r>
          </w:p>
        </w:tc>
      </w:tr>
      <w:tr w:rsidR="00AD0F32" w:rsidRPr="00175D2F" w14:paraId="2501281C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064DA1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B87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4B2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F6B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DB5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B6A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1B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FA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175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A05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2D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75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E1E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6EC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CA4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7E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A8F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E30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424</w:t>
            </w:r>
          </w:p>
        </w:tc>
      </w:tr>
      <w:tr w:rsidR="00AD0F32" w:rsidRPr="00175D2F" w14:paraId="0BAC247C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86C863A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416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20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DE5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D25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8E4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190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D01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F4C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378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6A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DF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CE7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2BD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75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12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484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E3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341</w:t>
            </w:r>
          </w:p>
        </w:tc>
      </w:tr>
      <w:tr w:rsidR="00AD0F32" w:rsidRPr="00175D2F" w14:paraId="607CA7B7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6005EB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432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AE9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EE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D0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27C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995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B5D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B5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0CD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3BE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84F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3B1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E99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48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40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80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CD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456</w:t>
            </w:r>
          </w:p>
        </w:tc>
      </w:tr>
      <w:tr w:rsidR="00AD0F32" w:rsidRPr="00175D2F" w14:paraId="5C15FEB7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93B05E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448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24E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0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29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AB1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755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63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DC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F3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02F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DE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F37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3B2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511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CE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79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C77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565</w:t>
            </w:r>
          </w:p>
        </w:tc>
      </w:tr>
      <w:tr w:rsidR="00AD0F32" w:rsidRPr="00175D2F" w14:paraId="07E8EF5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2D98E31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464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D43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9A8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DE6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A39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715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C08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8F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2A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589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010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93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E18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30B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92F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768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00D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FB9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647</w:t>
            </w:r>
          </w:p>
        </w:tc>
      </w:tr>
      <w:tr w:rsidR="00AD0F32" w:rsidRPr="00175D2F" w14:paraId="13FEE1D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E3304F9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7D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73C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30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CA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7A9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B3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83E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285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54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CE4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6F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F5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00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B16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56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C76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708</w:t>
            </w:r>
          </w:p>
        </w:tc>
      </w:tr>
      <w:tr w:rsidR="00AD0F32" w:rsidRPr="00175D2F" w14:paraId="7AF49166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42993F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496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8B4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C68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41E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DD0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88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548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1C8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543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64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324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1C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9A6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F90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54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03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81E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65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410</w:t>
            </w:r>
          </w:p>
        </w:tc>
      </w:tr>
      <w:tr w:rsidR="00AD0F32" w:rsidRPr="00175D2F" w14:paraId="3F64CA74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37AF536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512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58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B61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A1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19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96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757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0A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6FA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7A3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A01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4B1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2B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BA9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47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34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0CB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127</w:t>
            </w:r>
          </w:p>
        </w:tc>
      </w:tr>
      <w:tr w:rsidR="00AD0F32" w:rsidRPr="00175D2F" w14:paraId="0E86D0E2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8B78A0E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528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F14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57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100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ABB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57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351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D81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078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F5F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18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CF4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5F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9B3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9B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374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C2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614</w:t>
            </w:r>
          </w:p>
        </w:tc>
      </w:tr>
      <w:tr w:rsidR="00AD0F32" w:rsidRPr="00175D2F" w14:paraId="21D86D05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5082027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544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5EE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522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8FA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48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A3A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B6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153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8B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AF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B19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779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4DA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399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C0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F1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D7C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80E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CE3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454</w:t>
            </w:r>
          </w:p>
        </w:tc>
      </w:tr>
      <w:tr w:rsidR="00AD0F32" w:rsidRPr="00175D2F" w14:paraId="542C425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6DB2147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560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46B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64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C9D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14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98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567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56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770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1EF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26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E05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6C0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11E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77B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E5D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349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8AE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191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B9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245</w:t>
            </w:r>
          </w:p>
        </w:tc>
      </w:tr>
      <w:tr w:rsidR="00AD0F32" w:rsidRPr="00175D2F" w14:paraId="7F37BEAF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0F8E1D6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576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25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988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95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DA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0F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C1B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41F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EC2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C0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A5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A3D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814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DC5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8AA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50C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DF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363</w:t>
            </w:r>
          </w:p>
        </w:tc>
      </w:tr>
      <w:tr w:rsidR="00AD0F32" w:rsidRPr="00175D2F" w14:paraId="6826311D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89B3C2F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592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8D4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90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2A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5F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701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2E4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058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A8F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EA1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5BF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67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939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F30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63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1CC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7C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599</w:t>
            </w:r>
          </w:p>
        </w:tc>
      </w:tr>
      <w:tr w:rsidR="00AD0F32" w:rsidRPr="00175D2F" w14:paraId="2DC0EA58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C37097E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608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E61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C67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83D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FE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294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4D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F0E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223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9A0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16D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27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603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C9C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5A9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2C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AD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671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912</w:t>
            </w:r>
          </w:p>
        </w:tc>
      </w:tr>
      <w:tr w:rsidR="00AD0F32" w:rsidRPr="00175D2F" w14:paraId="0E4CF00F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CEAEC69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6C0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553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E9A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BC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65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DED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DF7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26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A5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C98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60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EB7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E06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4F3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F6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DAF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713</w:t>
            </w:r>
          </w:p>
        </w:tc>
      </w:tr>
      <w:tr w:rsidR="00AD0F32" w:rsidRPr="00175D2F" w14:paraId="225E94FF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8A2224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D0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38F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406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9AD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FC4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239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400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198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9F4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EA1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73F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8A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B96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3D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F15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D57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68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809</w:t>
            </w:r>
          </w:p>
        </w:tc>
      </w:tr>
      <w:tr w:rsidR="00AD0F32" w:rsidRPr="00175D2F" w14:paraId="5FBAC81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186CF2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656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72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14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73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21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B3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9D3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4BE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999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AE5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F95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F9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A2A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E8B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B55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27F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351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1E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459</w:t>
            </w:r>
          </w:p>
        </w:tc>
      </w:tr>
      <w:tr w:rsidR="00AD0F32" w:rsidRPr="00175D2F" w14:paraId="3B50DBC5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9A00FB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672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57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247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890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1E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9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CEE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5B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DE7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070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52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4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6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0D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57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A5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DA2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C87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622</w:t>
            </w:r>
          </w:p>
        </w:tc>
      </w:tr>
      <w:tr w:rsidR="00AD0F32" w:rsidRPr="00175D2F" w14:paraId="6759908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80BDA2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688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C05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D60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8CE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A3F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7A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26B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72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166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D5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02E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94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575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A6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158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40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014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42D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820</w:t>
            </w:r>
          </w:p>
        </w:tc>
      </w:tr>
      <w:tr w:rsidR="00AD0F32" w:rsidRPr="00175D2F" w14:paraId="013BB38C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20AC995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704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55F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89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944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1CE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34E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00A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906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D74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5F9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192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31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911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B5A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1F9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6A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178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711</w:t>
            </w:r>
          </w:p>
        </w:tc>
      </w:tr>
      <w:tr w:rsidR="00AD0F32" w:rsidRPr="00175D2F" w14:paraId="49FA6AA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A63AE2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720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82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C15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AF0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79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D5A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465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9B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45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555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6B2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DB5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4B1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34F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69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0D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EF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607</w:t>
            </w:r>
          </w:p>
        </w:tc>
      </w:tr>
      <w:tr w:rsidR="00AD0F32" w:rsidRPr="00175D2F" w14:paraId="42FEE97F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6DAC45D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736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FE0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142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E0F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C0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F3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90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8DA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BC2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C31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0A0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58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825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1C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924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379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CD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8B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798</w:t>
            </w:r>
          </w:p>
        </w:tc>
      </w:tr>
      <w:tr w:rsidR="00AD0F32" w:rsidRPr="00175D2F" w14:paraId="443FC453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8507E22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752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C5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4A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36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D14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AB7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4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B0F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AB8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6CA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EE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482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A3B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07F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623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55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B5F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63C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839</w:t>
            </w:r>
          </w:p>
        </w:tc>
      </w:tr>
      <w:tr w:rsidR="00AD0F32" w:rsidRPr="00175D2F" w14:paraId="7D9E4CF4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D5B87BB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768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059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914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25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AA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D2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06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60A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FC8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854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FF5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808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A56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463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FD6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B0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257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A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492</w:t>
            </w:r>
          </w:p>
        </w:tc>
      </w:tr>
      <w:tr w:rsidR="00AD0F32" w:rsidRPr="00175D2F" w14:paraId="690D4E02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CFB241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784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DB6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950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07E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055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138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06F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4BA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632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150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2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CB6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8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8D9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B7A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B87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755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471</w:t>
            </w:r>
          </w:p>
        </w:tc>
      </w:tr>
      <w:tr w:rsidR="00AD0F32" w:rsidRPr="00175D2F" w14:paraId="7797589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E769BA9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82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105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255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F69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7A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399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425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2B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04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B7B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AC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E8A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338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61E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22D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A3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5A1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475</w:t>
            </w:r>
          </w:p>
        </w:tc>
      </w:tr>
      <w:tr w:rsidR="00AD0F32" w:rsidRPr="00175D2F" w14:paraId="24A15E9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42EF3A6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816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E9C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E27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B60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6A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A5C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A57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799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04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F0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A3C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A7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48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9B7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43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11F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015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9E8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854</w:t>
            </w:r>
          </w:p>
        </w:tc>
      </w:tr>
      <w:tr w:rsidR="00AD0F32" w:rsidRPr="00175D2F" w14:paraId="3967A9D4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DB572A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832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87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C55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8DB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E59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EDE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AB0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6CF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99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699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AB1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13F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45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383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28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774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82C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539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1B1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815</w:t>
            </w:r>
          </w:p>
        </w:tc>
      </w:tr>
      <w:tr w:rsidR="00AD0F32" w:rsidRPr="00175D2F" w14:paraId="086B483B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8EB0281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848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FC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D0C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C33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6CD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727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A6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D5D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EAC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D0C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DE0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7E8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BB5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DE6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629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32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35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67B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823</w:t>
            </w:r>
          </w:p>
        </w:tc>
      </w:tr>
      <w:tr w:rsidR="00AD0F32" w:rsidRPr="00175D2F" w14:paraId="225FDD0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6BEA414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864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FE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247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BA0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8AD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F33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326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02B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24F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E25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003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053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9E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518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6B7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59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AE8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882</w:t>
            </w:r>
          </w:p>
        </w:tc>
      </w:tr>
      <w:tr w:rsidR="00AD0F32" w:rsidRPr="00175D2F" w14:paraId="18A29F1A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2AF8F7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AE7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62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5C7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F2C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8D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6EB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639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AFC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5A1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78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BCD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829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4B6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B87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A7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3A6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E74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0C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965</w:t>
            </w:r>
          </w:p>
        </w:tc>
      </w:tr>
      <w:tr w:rsidR="00AD0F32" w:rsidRPr="00175D2F" w14:paraId="762CA2DD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1BE59C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896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E22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479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F65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749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51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E8A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A5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BD8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C8C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4C1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DBD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734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AB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67B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AD4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2F7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FA2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D74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703</w:t>
            </w:r>
          </w:p>
        </w:tc>
      </w:tr>
      <w:tr w:rsidR="00AD0F32" w:rsidRPr="00175D2F" w14:paraId="6E899540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970F8CA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912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24A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777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68E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E52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495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838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C06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453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4D0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59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D15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EE9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31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A86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4F5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8C4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76A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762</w:t>
            </w:r>
          </w:p>
        </w:tc>
      </w:tr>
      <w:tr w:rsidR="00AD0F32" w:rsidRPr="00175D2F" w14:paraId="2DC5A994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F2FA04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928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959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694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445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D5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7D9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D9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ECC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B4A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47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16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7EA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831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1FC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43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8B8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BF9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EB6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984</w:t>
            </w:r>
          </w:p>
        </w:tc>
      </w:tr>
      <w:tr w:rsidR="00AD0F32" w:rsidRPr="00175D2F" w14:paraId="1DFC40C9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307553B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944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705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33A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B35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DB1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967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C9B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635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EAD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9CE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902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00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61F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D3C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E5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B53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45C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45E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949</w:t>
            </w:r>
          </w:p>
        </w:tc>
      </w:tr>
      <w:tr w:rsidR="00AD0F32" w:rsidRPr="00175D2F" w14:paraId="54347CB6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14E0E85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960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0AA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E97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153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54B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CE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15D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58E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9B0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879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864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369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8ABD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927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318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E83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9BB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85A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516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887</w:t>
            </w:r>
          </w:p>
        </w:tc>
      </w:tr>
      <w:tr w:rsidR="00AD0F32" w:rsidRPr="00175D2F" w14:paraId="17CA60AB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CA136F8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976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B4A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BF3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6D1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9D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4E4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943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914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F21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D5F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511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5A1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E30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4AE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4A3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0DD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3C6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2D90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D2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975</w:t>
            </w:r>
          </w:p>
        </w:tc>
      </w:tr>
      <w:tr w:rsidR="00AD0F32" w:rsidRPr="00175D2F" w14:paraId="3D7C7182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9EB3C70" w14:textId="77777777" w:rsidR="00AD0F32" w:rsidRPr="00AD0F32" w:rsidRDefault="00AD0F32" w:rsidP="00AD0F32">
            <w:pPr>
              <w:spacing w:after="0"/>
              <w:jc w:val="center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992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76F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D41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BD8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432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EC9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F469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54E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767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3BF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5E3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8A1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AF6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155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90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989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02FC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4E8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895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11E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1003</w:t>
            </w:r>
          </w:p>
        </w:tc>
      </w:tr>
      <w:tr w:rsidR="00AD0F32" w:rsidRPr="00175D2F" w14:paraId="0B7D8D15" w14:textId="77777777" w:rsidTr="00AD0F32">
        <w:trPr>
          <w:trHeight w:val="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A1B509B" w14:textId="77777777" w:rsidR="00AD0F32" w:rsidRPr="00AD0F32" w:rsidRDefault="00AD0F32" w:rsidP="00AD0F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b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417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84EA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B7F5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1FA1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959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1AA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AD1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3473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005B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A86E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991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6A16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1020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BE04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41D8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E39F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10D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1021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1BC2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1022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C8A7" w14:textId="77777777" w:rsidR="00AD0F32" w:rsidRPr="00AD0F32" w:rsidRDefault="00AD0F32" w:rsidP="00AD0F32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AD0F32">
              <w:rPr>
                <w:rFonts w:ascii="Calibri" w:eastAsia="맑은 고딕" w:hAnsi="Calibri" w:cs="Calibri"/>
                <w:color w:val="000000"/>
                <w:sz w:val="16"/>
                <w:szCs w:val="16"/>
                <w:lang w:val="en-US" w:eastAsia="ko-KR"/>
              </w:rPr>
              <w:t>1023</w:t>
            </w:r>
          </w:p>
        </w:tc>
      </w:tr>
    </w:tbl>
    <w:p w14:paraId="6A9A0D02" w14:textId="77777777" w:rsidR="00175D2F" w:rsidRPr="00175D2F" w:rsidRDefault="00175D2F" w:rsidP="0009028E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sectPr w:rsidR="00175D2F" w:rsidRPr="00175D2F" w:rsidSect="00B4470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10762" w14:textId="77777777" w:rsidR="00992C12" w:rsidRDefault="00992C12">
      <w:r>
        <w:separator/>
      </w:r>
    </w:p>
  </w:endnote>
  <w:endnote w:type="continuationSeparator" w:id="0">
    <w:p w14:paraId="2CF6C572" w14:textId="77777777" w:rsidR="00992C12" w:rsidRDefault="0099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952D8" w14:textId="4258D804" w:rsidR="0009028E" w:rsidRDefault="0009028E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24F89">
      <w:t>1</w:t>
    </w:r>
    <w:r>
      <w:fldChar w:fldCharType="end"/>
    </w:r>
  </w:p>
  <w:p w14:paraId="609BF964" w14:textId="77777777" w:rsidR="0009028E" w:rsidRDefault="000902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F56C6" w14:textId="77777777" w:rsidR="00992C12" w:rsidRDefault="00992C12">
      <w:r>
        <w:separator/>
      </w:r>
    </w:p>
  </w:footnote>
  <w:footnote w:type="continuationSeparator" w:id="0">
    <w:p w14:paraId="646D982E" w14:textId="77777777" w:rsidR="00992C12" w:rsidRDefault="00992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216D9" w14:textId="77777777" w:rsidR="0009028E" w:rsidRDefault="000902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20574C"/>
    <w:multiLevelType w:val="hybridMultilevel"/>
    <w:tmpl w:val="CDC44F2E"/>
    <w:lvl w:ilvl="0" w:tplc="32B0EC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6B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06D"/>
    <w:rsid w:val="00015299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4B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202"/>
    <w:rsid w:val="000308C9"/>
    <w:rsid w:val="0003099F"/>
    <w:rsid w:val="00030BB7"/>
    <w:rsid w:val="00030C37"/>
    <w:rsid w:val="00030CB3"/>
    <w:rsid w:val="00030EA8"/>
    <w:rsid w:val="00030FAF"/>
    <w:rsid w:val="000310D8"/>
    <w:rsid w:val="000317AD"/>
    <w:rsid w:val="0003193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76FB"/>
    <w:rsid w:val="00037C2B"/>
    <w:rsid w:val="0004052B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7FB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14C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134"/>
    <w:rsid w:val="00060D93"/>
    <w:rsid w:val="000612FF"/>
    <w:rsid w:val="00061948"/>
    <w:rsid w:val="00061ADC"/>
    <w:rsid w:val="00061D06"/>
    <w:rsid w:val="00061F47"/>
    <w:rsid w:val="00062431"/>
    <w:rsid w:val="000627A4"/>
    <w:rsid w:val="00062C42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427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327"/>
    <w:rsid w:val="000869D2"/>
    <w:rsid w:val="00086A75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28E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2FBE"/>
    <w:rsid w:val="000A30E9"/>
    <w:rsid w:val="000A3316"/>
    <w:rsid w:val="000A394B"/>
    <w:rsid w:val="000A3AB2"/>
    <w:rsid w:val="000A43B5"/>
    <w:rsid w:val="000A44D7"/>
    <w:rsid w:val="000A470F"/>
    <w:rsid w:val="000A49C5"/>
    <w:rsid w:val="000A542A"/>
    <w:rsid w:val="000A58DC"/>
    <w:rsid w:val="000A5DB3"/>
    <w:rsid w:val="000A6191"/>
    <w:rsid w:val="000A6A6E"/>
    <w:rsid w:val="000A6D48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12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479"/>
    <w:rsid w:val="000E4079"/>
    <w:rsid w:val="000E4178"/>
    <w:rsid w:val="000E44C1"/>
    <w:rsid w:val="000E4656"/>
    <w:rsid w:val="000E4F31"/>
    <w:rsid w:val="000E5338"/>
    <w:rsid w:val="000E5627"/>
    <w:rsid w:val="000E5CBA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8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B77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FD9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C0"/>
    <w:rsid w:val="00126B77"/>
    <w:rsid w:val="00126DB2"/>
    <w:rsid w:val="0012711D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AD8"/>
    <w:rsid w:val="00150EBD"/>
    <w:rsid w:val="0015110F"/>
    <w:rsid w:val="00151FC1"/>
    <w:rsid w:val="001525D8"/>
    <w:rsid w:val="0015369D"/>
    <w:rsid w:val="00153B3D"/>
    <w:rsid w:val="00153C7F"/>
    <w:rsid w:val="001540DA"/>
    <w:rsid w:val="001544B1"/>
    <w:rsid w:val="001553DA"/>
    <w:rsid w:val="00155598"/>
    <w:rsid w:val="0015581F"/>
    <w:rsid w:val="00155F90"/>
    <w:rsid w:val="00155FF0"/>
    <w:rsid w:val="0015679B"/>
    <w:rsid w:val="00156C8D"/>
    <w:rsid w:val="00156D00"/>
    <w:rsid w:val="0015734F"/>
    <w:rsid w:val="0015750D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214"/>
    <w:rsid w:val="0017121E"/>
    <w:rsid w:val="001714B8"/>
    <w:rsid w:val="0017195D"/>
    <w:rsid w:val="001719BB"/>
    <w:rsid w:val="00171AE3"/>
    <w:rsid w:val="00171AFD"/>
    <w:rsid w:val="00171C7D"/>
    <w:rsid w:val="00171CCF"/>
    <w:rsid w:val="00171D20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4951"/>
    <w:rsid w:val="00175978"/>
    <w:rsid w:val="00175BEA"/>
    <w:rsid w:val="00175C79"/>
    <w:rsid w:val="00175D2F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347A"/>
    <w:rsid w:val="00183B9B"/>
    <w:rsid w:val="0018490C"/>
    <w:rsid w:val="00184EF2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095C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6745"/>
    <w:rsid w:val="00196C9B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060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C0238"/>
    <w:rsid w:val="001C02AB"/>
    <w:rsid w:val="001C02EF"/>
    <w:rsid w:val="001C109B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D33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6B2"/>
    <w:rsid w:val="001F2977"/>
    <w:rsid w:val="001F2994"/>
    <w:rsid w:val="001F2BA0"/>
    <w:rsid w:val="001F309F"/>
    <w:rsid w:val="001F30AD"/>
    <w:rsid w:val="001F3137"/>
    <w:rsid w:val="001F335B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7D2"/>
    <w:rsid w:val="00206E00"/>
    <w:rsid w:val="00206E2B"/>
    <w:rsid w:val="00206F82"/>
    <w:rsid w:val="00207351"/>
    <w:rsid w:val="002078E1"/>
    <w:rsid w:val="00207C38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C11"/>
    <w:rsid w:val="00221FC9"/>
    <w:rsid w:val="0022224A"/>
    <w:rsid w:val="002225D8"/>
    <w:rsid w:val="002226A9"/>
    <w:rsid w:val="00222D01"/>
    <w:rsid w:val="00222E3F"/>
    <w:rsid w:val="00223088"/>
    <w:rsid w:val="00223C30"/>
    <w:rsid w:val="00224333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18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185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2F62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11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935"/>
    <w:rsid w:val="00271C58"/>
    <w:rsid w:val="00271CFB"/>
    <w:rsid w:val="002721A9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02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25F7"/>
    <w:rsid w:val="002A3853"/>
    <w:rsid w:val="002A3AD9"/>
    <w:rsid w:val="002A3BB3"/>
    <w:rsid w:val="002A470A"/>
    <w:rsid w:val="002A4760"/>
    <w:rsid w:val="002A4C19"/>
    <w:rsid w:val="002A507A"/>
    <w:rsid w:val="002A507F"/>
    <w:rsid w:val="002A528B"/>
    <w:rsid w:val="002A52B2"/>
    <w:rsid w:val="002A5426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193"/>
    <w:rsid w:val="002C0578"/>
    <w:rsid w:val="002C1A01"/>
    <w:rsid w:val="002C1FD1"/>
    <w:rsid w:val="002C206A"/>
    <w:rsid w:val="002C235A"/>
    <w:rsid w:val="002C27CF"/>
    <w:rsid w:val="002C34D9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1BC"/>
    <w:rsid w:val="002D03A6"/>
    <w:rsid w:val="002D143C"/>
    <w:rsid w:val="002D1531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1E6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AF7"/>
    <w:rsid w:val="002F2ECD"/>
    <w:rsid w:val="002F31E9"/>
    <w:rsid w:val="002F33BF"/>
    <w:rsid w:val="002F3489"/>
    <w:rsid w:val="002F480C"/>
    <w:rsid w:val="002F4B44"/>
    <w:rsid w:val="002F4F2F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8EA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286"/>
    <w:rsid w:val="00323660"/>
    <w:rsid w:val="00323A33"/>
    <w:rsid w:val="00323FA9"/>
    <w:rsid w:val="00325570"/>
    <w:rsid w:val="003255BC"/>
    <w:rsid w:val="00325AA8"/>
    <w:rsid w:val="0032603B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288"/>
    <w:rsid w:val="00334836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062"/>
    <w:rsid w:val="00336547"/>
    <w:rsid w:val="00336C50"/>
    <w:rsid w:val="00336D09"/>
    <w:rsid w:val="00336DCE"/>
    <w:rsid w:val="003376CE"/>
    <w:rsid w:val="00337748"/>
    <w:rsid w:val="003378B4"/>
    <w:rsid w:val="00337F39"/>
    <w:rsid w:val="00337FC7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1A8"/>
    <w:rsid w:val="00354575"/>
    <w:rsid w:val="00354C81"/>
    <w:rsid w:val="00355D31"/>
    <w:rsid w:val="00356C82"/>
    <w:rsid w:val="00360794"/>
    <w:rsid w:val="00360EB1"/>
    <w:rsid w:val="003611A0"/>
    <w:rsid w:val="00361257"/>
    <w:rsid w:val="00361672"/>
    <w:rsid w:val="0036181A"/>
    <w:rsid w:val="00361F6B"/>
    <w:rsid w:val="00361F83"/>
    <w:rsid w:val="00362272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700"/>
    <w:rsid w:val="00372A85"/>
    <w:rsid w:val="00372C0C"/>
    <w:rsid w:val="00372D0F"/>
    <w:rsid w:val="00372D66"/>
    <w:rsid w:val="003730F5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D49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6DB9"/>
    <w:rsid w:val="003877EE"/>
    <w:rsid w:val="003904AE"/>
    <w:rsid w:val="00390574"/>
    <w:rsid w:val="00390910"/>
    <w:rsid w:val="00390C20"/>
    <w:rsid w:val="0039151F"/>
    <w:rsid w:val="003918F0"/>
    <w:rsid w:val="00391AE3"/>
    <w:rsid w:val="00391EDF"/>
    <w:rsid w:val="003936F7"/>
    <w:rsid w:val="0039386A"/>
    <w:rsid w:val="00393DE9"/>
    <w:rsid w:val="0039400B"/>
    <w:rsid w:val="0039418E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68FE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715"/>
    <w:rsid w:val="003B572B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5BDB"/>
    <w:rsid w:val="003C600E"/>
    <w:rsid w:val="003C614D"/>
    <w:rsid w:val="003C65AC"/>
    <w:rsid w:val="003C6934"/>
    <w:rsid w:val="003C6EAA"/>
    <w:rsid w:val="003C74E3"/>
    <w:rsid w:val="003C759B"/>
    <w:rsid w:val="003C7A9B"/>
    <w:rsid w:val="003C7D3E"/>
    <w:rsid w:val="003D04CB"/>
    <w:rsid w:val="003D080A"/>
    <w:rsid w:val="003D091E"/>
    <w:rsid w:val="003D0BDA"/>
    <w:rsid w:val="003D0C06"/>
    <w:rsid w:val="003D0E03"/>
    <w:rsid w:val="003D1335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13"/>
    <w:rsid w:val="003F4DE6"/>
    <w:rsid w:val="003F5133"/>
    <w:rsid w:val="003F59BF"/>
    <w:rsid w:val="003F5A98"/>
    <w:rsid w:val="003F5F04"/>
    <w:rsid w:val="003F6599"/>
    <w:rsid w:val="003F6CB7"/>
    <w:rsid w:val="003F7171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84C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6FAB"/>
    <w:rsid w:val="00407612"/>
    <w:rsid w:val="004076BB"/>
    <w:rsid w:val="00410244"/>
    <w:rsid w:val="00410473"/>
    <w:rsid w:val="00410502"/>
    <w:rsid w:val="00410718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5368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14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5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680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6E96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5A7F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AE6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4F7FE6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31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80D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2EC4"/>
    <w:rsid w:val="00523037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78B"/>
    <w:rsid w:val="00526C71"/>
    <w:rsid w:val="00526D4D"/>
    <w:rsid w:val="00526E00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857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3E95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1F3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F18"/>
    <w:rsid w:val="00563020"/>
    <w:rsid w:val="005631B2"/>
    <w:rsid w:val="00563629"/>
    <w:rsid w:val="00563951"/>
    <w:rsid w:val="00563C21"/>
    <w:rsid w:val="00563C34"/>
    <w:rsid w:val="00564467"/>
    <w:rsid w:val="00564E3F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CA"/>
    <w:rsid w:val="005673F9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8EA"/>
    <w:rsid w:val="00593B7A"/>
    <w:rsid w:val="005952D9"/>
    <w:rsid w:val="005953E5"/>
    <w:rsid w:val="00595574"/>
    <w:rsid w:val="00595E18"/>
    <w:rsid w:val="005961E7"/>
    <w:rsid w:val="00596455"/>
    <w:rsid w:val="00596939"/>
    <w:rsid w:val="00596B0B"/>
    <w:rsid w:val="005975EC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368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77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3D"/>
    <w:rsid w:val="005E51C9"/>
    <w:rsid w:val="005E5428"/>
    <w:rsid w:val="005E55FE"/>
    <w:rsid w:val="005E57F1"/>
    <w:rsid w:val="005E5B4D"/>
    <w:rsid w:val="005E669F"/>
    <w:rsid w:val="005E7120"/>
    <w:rsid w:val="005E7279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80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79D"/>
    <w:rsid w:val="006003A2"/>
    <w:rsid w:val="006003FA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110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1F39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5999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4F9"/>
    <w:rsid w:val="00620E0A"/>
    <w:rsid w:val="00620FF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579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4DA"/>
    <w:rsid w:val="006B27BA"/>
    <w:rsid w:val="006B2C17"/>
    <w:rsid w:val="006B2FEF"/>
    <w:rsid w:val="006B34EB"/>
    <w:rsid w:val="006B3637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7F0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20E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19"/>
    <w:rsid w:val="006D1AD9"/>
    <w:rsid w:val="006D2ABC"/>
    <w:rsid w:val="006D2BAC"/>
    <w:rsid w:val="006D2BD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06B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B70"/>
    <w:rsid w:val="006E1D6A"/>
    <w:rsid w:val="006E1F8C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0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4F20"/>
    <w:rsid w:val="007051C2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21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0C"/>
    <w:rsid w:val="007166D2"/>
    <w:rsid w:val="00716739"/>
    <w:rsid w:val="0071685B"/>
    <w:rsid w:val="00717111"/>
    <w:rsid w:val="00717A2C"/>
    <w:rsid w:val="00717B6A"/>
    <w:rsid w:val="00720801"/>
    <w:rsid w:val="00720825"/>
    <w:rsid w:val="00720C23"/>
    <w:rsid w:val="00721114"/>
    <w:rsid w:val="00721A4D"/>
    <w:rsid w:val="00721B34"/>
    <w:rsid w:val="00721B3E"/>
    <w:rsid w:val="00721B69"/>
    <w:rsid w:val="00721C95"/>
    <w:rsid w:val="007220FD"/>
    <w:rsid w:val="00722817"/>
    <w:rsid w:val="0072285A"/>
    <w:rsid w:val="00722B2B"/>
    <w:rsid w:val="00722F16"/>
    <w:rsid w:val="0072336E"/>
    <w:rsid w:val="007241EB"/>
    <w:rsid w:val="0072530E"/>
    <w:rsid w:val="00725E7B"/>
    <w:rsid w:val="00725FA5"/>
    <w:rsid w:val="00726595"/>
    <w:rsid w:val="00727C74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EC"/>
    <w:rsid w:val="007462AC"/>
    <w:rsid w:val="007464E2"/>
    <w:rsid w:val="00746A71"/>
    <w:rsid w:val="00746FFD"/>
    <w:rsid w:val="00747350"/>
    <w:rsid w:val="00747E94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502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6D74"/>
    <w:rsid w:val="0078702A"/>
    <w:rsid w:val="00787114"/>
    <w:rsid w:val="00787532"/>
    <w:rsid w:val="0078782A"/>
    <w:rsid w:val="00790941"/>
    <w:rsid w:val="00790B30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7BC"/>
    <w:rsid w:val="007A0A24"/>
    <w:rsid w:val="007A1245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1C0C"/>
    <w:rsid w:val="007B2690"/>
    <w:rsid w:val="007B3197"/>
    <w:rsid w:val="007B3E3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3D4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5F35"/>
    <w:rsid w:val="007D67DE"/>
    <w:rsid w:val="007D6B65"/>
    <w:rsid w:val="007D6DBE"/>
    <w:rsid w:val="007D70D5"/>
    <w:rsid w:val="007D7F5F"/>
    <w:rsid w:val="007E0244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D94"/>
    <w:rsid w:val="007E4FCE"/>
    <w:rsid w:val="007E519F"/>
    <w:rsid w:val="007E5227"/>
    <w:rsid w:val="007E5867"/>
    <w:rsid w:val="007E61CB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0DC6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18B"/>
    <w:rsid w:val="007F5529"/>
    <w:rsid w:val="007F556D"/>
    <w:rsid w:val="007F5DC1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50"/>
    <w:rsid w:val="008111A2"/>
    <w:rsid w:val="0081124D"/>
    <w:rsid w:val="00811FB5"/>
    <w:rsid w:val="00812205"/>
    <w:rsid w:val="00812738"/>
    <w:rsid w:val="00812BB3"/>
    <w:rsid w:val="00812D41"/>
    <w:rsid w:val="00812F5E"/>
    <w:rsid w:val="0081361F"/>
    <w:rsid w:val="008138E5"/>
    <w:rsid w:val="00813BF0"/>
    <w:rsid w:val="00813DF5"/>
    <w:rsid w:val="00813FFD"/>
    <w:rsid w:val="00814775"/>
    <w:rsid w:val="008147A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A1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7E8F"/>
    <w:rsid w:val="00827EEF"/>
    <w:rsid w:val="0083089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D84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6EFB"/>
    <w:rsid w:val="00837468"/>
    <w:rsid w:val="008375FE"/>
    <w:rsid w:val="00837648"/>
    <w:rsid w:val="0083791F"/>
    <w:rsid w:val="00837985"/>
    <w:rsid w:val="00837B00"/>
    <w:rsid w:val="00837D81"/>
    <w:rsid w:val="008400AC"/>
    <w:rsid w:val="008408E6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63"/>
    <w:rsid w:val="0084409F"/>
    <w:rsid w:val="00844512"/>
    <w:rsid w:val="00844813"/>
    <w:rsid w:val="00844851"/>
    <w:rsid w:val="00844920"/>
    <w:rsid w:val="00844AE0"/>
    <w:rsid w:val="00844DD4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5F2"/>
    <w:rsid w:val="0085270B"/>
    <w:rsid w:val="008529D1"/>
    <w:rsid w:val="00852BD6"/>
    <w:rsid w:val="00852E78"/>
    <w:rsid w:val="00852FF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AAB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5DF4"/>
    <w:rsid w:val="008760D2"/>
    <w:rsid w:val="008765DA"/>
    <w:rsid w:val="00876883"/>
    <w:rsid w:val="00876B2B"/>
    <w:rsid w:val="00876D5D"/>
    <w:rsid w:val="00877093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964"/>
    <w:rsid w:val="00892AC6"/>
    <w:rsid w:val="00892C45"/>
    <w:rsid w:val="00892DC7"/>
    <w:rsid w:val="00892F5F"/>
    <w:rsid w:val="00892F66"/>
    <w:rsid w:val="00893873"/>
    <w:rsid w:val="00893A40"/>
    <w:rsid w:val="00893BD7"/>
    <w:rsid w:val="00893C0F"/>
    <w:rsid w:val="00895199"/>
    <w:rsid w:val="008953CE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3B5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BD4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227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5E04"/>
    <w:rsid w:val="008E6284"/>
    <w:rsid w:val="008E67CB"/>
    <w:rsid w:val="008E691E"/>
    <w:rsid w:val="008E69F9"/>
    <w:rsid w:val="008E6C08"/>
    <w:rsid w:val="008E713D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71D4"/>
    <w:rsid w:val="008F77EE"/>
    <w:rsid w:val="008F7B19"/>
    <w:rsid w:val="009009F1"/>
    <w:rsid w:val="00900B74"/>
    <w:rsid w:val="00900BBE"/>
    <w:rsid w:val="0090191F"/>
    <w:rsid w:val="00901DC0"/>
    <w:rsid w:val="009023C3"/>
    <w:rsid w:val="0090245C"/>
    <w:rsid w:val="0090287F"/>
    <w:rsid w:val="0090293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74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3E4B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1E0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D0E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3F6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1B0"/>
    <w:rsid w:val="00974241"/>
    <w:rsid w:val="0097432C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2C1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6CE"/>
    <w:rsid w:val="009A2863"/>
    <w:rsid w:val="009A2B0D"/>
    <w:rsid w:val="009A2DAD"/>
    <w:rsid w:val="009A3058"/>
    <w:rsid w:val="009A3923"/>
    <w:rsid w:val="009A3DFB"/>
    <w:rsid w:val="009A3F40"/>
    <w:rsid w:val="009A4724"/>
    <w:rsid w:val="009A4E03"/>
    <w:rsid w:val="009A513A"/>
    <w:rsid w:val="009A54DE"/>
    <w:rsid w:val="009A59FF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C"/>
    <w:rsid w:val="009B112D"/>
    <w:rsid w:val="009B1426"/>
    <w:rsid w:val="009B159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4D"/>
    <w:rsid w:val="009C3C69"/>
    <w:rsid w:val="009C3E3C"/>
    <w:rsid w:val="009C3E46"/>
    <w:rsid w:val="009C4743"/>
    <w:rsid w:val="009C477E"/>
    <w:rsid w:val="009C4921"/>
    <w:rsid w:val="009C50D4"/>
    <w:rsid w:val="009C54F4"/>
    <w:rsid w:val="009C5B05"/>
    <w:rsid w:val="009C5CDE"/>
    <w:rsid w:val="009C679F"/>
    <w:rsid w:val="009C6C67"/>
    <w:rsid w:val="009C6E0A"/>
    <w:rsid w:val="009C6EA7"/>
    <w:rsid w:val="009C6F18"/>
    <w:rsid w:val="009C7959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11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B0"/>
    <w:rsid w:val="009E1BCD"/>
    <w:rsid w:val="009E20A0"/>
    <w:rsid w:val="009E326C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68E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5729"/>
    <w:rsid w:val="009F5AA4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2F8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BB1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1E5"/>
    <w:rsid w:val="00A206DF"/>
    <w:rsid w:val="00A20FAB"/>
    <w:rsid w:val="00A20FFB"/>
    <w:rsid w:val="00A210AC"/>
    <w:rsid w:val="00A214C0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4F89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4349"/>
    <w:rsid w:val="00A345C9"/>
    <w:rsid w:val="00A34843"/>
    <w:rsid w:val="00A348AE"/>
    <w:rsid w:val="00A34B64"/>
    <w:rsid w:val="00A350DC"/>
    <w:rsid w:val="00A351A2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7B6"/>
    <w:rsid w:val="00A40C7A"/>
    <w:rsid w:val="00A40F35"/>
    <w:rsid w:val="00A413B1"/>
    <w:rsid w:val="00A413C7"/>
    <w:rsid w:val="00A42973"/>
    <w:rsid w:val="00A42E2D"/>
    <w:rsid w:val="00A43339"/>
    <w:rsid w:val="00A43595"/>
    <w:rsid w:val="00A4380D"/>
    <w:rsid w:val="00A43EBC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93E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850"/>
    <w:rsid w:val="00A60F95"/>
    <w:rsid w:val="00A60F99"/>
    <w:rsid w:val="00A61047"/>
    <w:rsid w:val="00A61DC5"/>
    <w:rsid w:val="00A61FCE"/>
    <w:rsid w:val="00A621E9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CCD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77DB6"/>
    <w:rsid w:val="00A80172"/>
    <w:rsid w:val="00A8074F"/>
    <w:rsid w:val="00A80A3E"/>
    <w:rsid w:val="00A80BFE"/>
    <w:rsid w:val="00A81205"/>
    <w:rsid w:val="00A8121B"/>
    <w:rsid w:val="00A81299"/>
    <w:rsid w:val="00A81328"/>
    <w:rsid w:val="00A81442"/>
    <w:rsid w:val="00A81931"/>
    <w:rsid w:val="00A81C2F"/>
    <w:rsid w:val="00A81EAF"/>
    <w:rsid w:val="00A82B16"/>
    <w:rsid w:val="00A82B7C"/>
    <w:rsid w:val="00A82C93"/>
    <w:rsid w:val="00A82DD4"/>
    <w:rsid w:val="00A8328A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941"/>
    <w:rsid w:val="00AA1A95"/>
    <w:rsid w:val="00AA2599"/>
    <w:rsid w:val="00AA2BAA"/>
    <w:rsid w:val="00AA2D28"/>
    <w:rsid w:val="00AA3252"/>
    <w:rsid w:val="00AA34B4"/>
    <w:rsid w:val="00AA3856"/>
    <w:rsid w:val="00AA3E19"/>
    <w:rsid w:val="00AA3FD1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840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52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0A7D"/>
    <w:rsid w:val="00AD0F32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9FF"/>
    <w:rsid w:val="00AD6A1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BDA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2EB5"/>
    <w:rsid w:val="00B031A5"/>
    <w:rsid w:val="00B031AA"/>
    <w:rsid w:val="00B032B4"/>
    <w:rsid w:val="00B0334C"/>
    <w:rsid w:val="00B041FD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B05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0C48"/>
    <w:rsid w:val="00B21517"/>
    <w:rsid w:val="00B21552"/>
    <w:rsid w:val="00B2181A"/>
    <w:rsid w:val="00B219E0"/>
    <w:rsid w:val="00B21B46"/>
    <w:rsid w:val="00B221D2"/>
    <w:rsid w:val="00B231F8"/>
    <w:rsid w:val="00B231FB"/>
    <w:rsid w:val="00B23253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8FF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CD6"/>
    <w:rsid w:val="00B4305D"/>
    <w:rsid w:val="00B431C4"/>
    <w:rsid w:val="00B434BA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16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058"/>
    <w:rsid w:val="00B60316"/>
    <w:rsid w:val="00B60355"/>
    <w:rsid w:val="00B605C8"/>
    <w:rsid w:val="00B605F5"/>
    <w:rsid w:val="00B606EC"/>
    <w:rsid w:val="00B608CF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26C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5863"/>
    <w:rsid w:val="00B75CB8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97C"/>
    <w:rsid w:val="00B92D56"/>
    <w:rsid w:val="00B92E7A"/>
    <w:rsid w:val="00B92F2A"/>
    <w:rsid w:val="00B931BF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2C2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07A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CE7"/>
    <w:rsid w:val="00BB233E"/>
    <w:rsid w:val="00BB2A6E"/>
    <w:rsid w:val="00BB2EBE"/>
    <w:rsid w:val="00BB3D0A"/>
    <w:rsid w:val="00BB3EFD"/>
    <w:rsid w:val="00BB3F45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1FE4"/>
    <w:rsid w:val="00BC26A3"/>
    <w:rsid w:val="00BC2A0E"/>
    <w:rsid w:val="00BC2B23"/>
    <w:rsid w:val="00BC4A1E"/>
    <w:rsid w:val="00BC4AC4"/>
    <w:rsid w:val="00BC4D3B"/>
    <w:rsid w:val="00BC5080"/>
    <w:rsid w:val="00BC5429"/>
    <w:rsid w:val="00BC5ED6"/>
    <w:rsid w:val="00BC6D2A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1E7D"/>
    <w:rsid w:val="00BD20C4"/>
    <w:rsid w:val="00BD242F"/>
    <w:rsid w:val="00BD266F"/>
    <w:rsid w:val="00BD286D"/>
    <w:rsid w:val="00BD289B"/>
    <w:rsid w:val="00BD28F0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12A8"/>
    <w:rsid w:val="00BE1593"/>
    <w:rsid w:val="00BE177A"/>
    <w:rsid w:val="00BE1D23"/>
    <w:rsid w:val="00BE1E8D"/>
    <w:rsid w:val="00BE2020"/>
    <w:rsid w:val="00BE24B6"/>
    <w:rsid w:val="00BE2B91"/>
    <w:rsid w:val="00BE2DB8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3EE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2110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4DF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5613"/>
    <w:rsid w:val="00C2579C"/>
    <w:rsid w:val="00C25C58"/>
    <w:rsid w:val="00C26065"/>
    <w:rsid w:val="00C261CF"/>
    <w:rsid w:val="00C26FB1"/>
    <w:rsid w:val="00C276EE"/>
    <w:rsid w:val="00C305F4"/>
    <w:rsid w:val="00C30744"/>
    <w:rsid w:val="00C30B01"/>
    <w:rsid w:val="00C30E38"/>
    <w:rsid w:val="00C31F6E"/>
    <w:rsid w:val="00C32003"/>
    <w:rsid w:val="00C3226C"/>
    <w:rsid w:val="00C32347"/>
    <w:rsid w:val="00C32AFA"/>
    <w:rsid w:val="00C33572"/>
    <w:rsid w:val="00C335CE"/>
    <w:rsid w:val="00C339D3"/>
    <w:rsid w:val="00C33F14"/>
    <w:rsid w:val="00C34086"/>
    <w:rsid w:val="00C34D80"/>
    <w:rsid w:val="00C34E9D"/>
    <w:rsid w:val="00C355D9"/>
    <w:rsid w:val="00C357DD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29A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9F4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C42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2E4"/>
    <w:rsid w:val="00C61A23"/>
    <w:rsid w:val="00C622FB"/>
    <w:rsid w:val="00C6263E"/>
    <w:rsid w:val="00C626A4"/>
    <w:rsid w:val="00C62777"/>
    <w:rsid w:val="00C6286B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05F"/>
    <w:rsid w:val="00C6533D"/>
    <w:rsid w:val="00C653A6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2FF3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7EA"/>
    <w:rsid w:val="00C76BDD"/>
    <w:rsid w:val="00C77067"/>
    <w:rsid w:val="00C77C0A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3185"/>
    <w:rsid w:val="00C9331D"/>
    <w:rsid w:val="00C9352D"/>
    <w:rsid w:val="00C94198"/>
    <w:rsid w:val="00C94DAF"/>
    <w:rsid w:val="00C9522D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1C4"/>
    <w:rsid w:val="00CA25F0"/>
    <w:rsid w:val="00CA29B2"/>
    <w:rsid w:val="00CA3143"/>
    <w:rsid w:val="00CA3F8A"/>
    <w:rsid w:val="00CA3FEC"/>
    <w:rsid w:val="00CA40E7"/>
    <w:rsid w:val="00CA40F2"/>
    <w:rsid w:val="00CA446B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6FF8"/>
    <w:rsid w:val="00CA7311"/>
    <w:rsid w:val="00CA7503"/>
    <w:rsid w:val="00CA782C"/>
    <w:rsid w:val="00CA7DF3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91D"/>
    <w:rsid w:val="00CB1D0A"/>
    <w:rsid w:val="00CB1DC6"/>
    <w:rsid w:val="00CB20EE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635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3F0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A7C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89C"/>
    <w:rsid w:val="00D02CDB"/>
    <w:rsid w:val="00D0354C"/>
    <w:rsid w:val="00D03AF5"/>
    <w:rsid w:val="00D03B2D"/>
    <w:rsid w:val="00D03CAE"/>
    <w:rsid w:val="00D03EDB"/>
    <w:rsid w:val="00D042A1"/>
    <w:rsid w:val="00D04A28"/>
    <w:rsid w:val="00D05042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C9E"/>
    <w:rsid w:val="00D10E7D"/>
    <w:rsid w:val="00D1174D"/>
    <w:rsid w:val="00D11D74"/>
    <w:rsid w:val="00D11E43"/>
    <w:rsid w:val="00D11E75"/>
    <w:rsid w:val="00D12657"/>
    <w:rsid w:val="00D13E6E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665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6D9"/>
    <w:rsid w:val="00D268A1"/>
    <w:rsid w:val="00D26AAF"/>
    <w:rsid w:val="00D26CF2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CB9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69"/>
    <w:rsid w:val="00D367E1"/>
    <w:rsid w:val="00D37380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98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2DDD"/>
    <w:rsid w:val="00D5310E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0F3A"/>
    <w:rsid w:val="00D61082"/>
    <w:rsid w:val="00D610A9"/>
    <w:rsid w:val="00D61102"/>
    <w:rsid w:val="00D6116A"/>
    <w:rsid w:val="00D61357"/>
    <w:rsid w:val="00D613FC"/>
    <w:rsid w:val="00D6153E"/>
    <w:rsid w:val="00D622AF"/>
    <w:rsid w:val="00D628F3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5B9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56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331"/>
    <w:rsid w:val="00D836C9"/>
    <w:rsid w:val="00D8393E"/>
    <w:rsid w:val="00D8434C"/>
    <w:rsid w:val="00D84D27"/>
    <w:rsid w:val="00D84DF0"/>
    <w:rsid w:val="00D85C2E"/>
    <w:rsid w:val="00D85D6F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E2E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486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6C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E052A"/>
    <w:rsid w:val="00DE0A36"/>
    <w:rsid w:val="00DE0C2E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0F"/>
    <w:rsid w:val="00DE3559"/>
    <w:rsid w:val="00DE3961"/>
    <w:rsid w:val="00DE396A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DF7922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86"/>
    <w:rsid w:val="00E11FCB"/>
    <w:rsid w:val="00E127C5"/>
    <w:rsid w:val="00E12C28"/>
    <w:rsid w:val="00E1300B"/>
    <w:rsid w:val="00E133A5"/>
    <w:rsid w:val="00E13B1D"/>
    <w:rsid w:val="00E13F49"/>
    <w:rsid w:val="00E1502B"/>
    <w:rsid w:val="00E15134"/>
    <w:rsid w:val="00E1525E"/>
    <w:rsid w:val="00E15992"/>
    <w:rsid w:val="00E159ED"/>
    <w:rsid w:val="00E173AE"/>
    <w:rsid w:val="00E207CC"/>
    <w:rsid w:val="00E21597"/>
    <w:rsid w:val="00E217AF"/>
    <w:rsid w:val="00E21868"/>
    <w:rsid w:val="00E21CA4"/>
    <w:rsid w:val="00E22418"/>
    <w:rsid w:val="00E2256C"/>
    <w:rsid w:val="00E22777"/>
    <w:rsid w:val="00E2321F"/>
    <w:rsid w:val="00E2355C"/>
    <w:rsid w:val="00E23DAD"/>
    <w:rsid w:val="00E23EA6"/>
    <w:rsid w:val="00E243BE"/>
    <w:rsid w:val="00E244EB"/>
    <w:rsid w:val="00E24B40"/>
    <w:rsid w:val="00E24E97"/>
    <w:rsid w:val="00E253BE"/>
    <w:rsid w:val="00E2557E"/>
    <w:rsid w:val="00E257E3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61D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6EE2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846"/>
    <w:rsid w:val="00E67959"/>
    <w:rsid w:val="00E679DC"/>
    <w:rsid w:val="00E67BCD"/>
    <w:rsid w:val="00E67FDE"/>
    <w:rsid w:val="00E7002C"/>
    <w:rsid w:val="00E700A2"/>
    <w:rsid w:val="00E70E65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038E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18D"/>
    <w:rsid w:val="00EA0264"/>
    <w:rsid w:val="00EA04C1"/>
    <w:rsid w:val="00EA0B10"/>
    <w:rsid w:val="00EA1565"/>
    <w:rsid w:val="00EA1873"/>
    <w:rsid w:val="00EA19F3"/>
    <w:rsid w:val="00EA2D64"/>
    <w:rsid w:val="00EA2DCA"/>
    <w:rsid w:val="00EA331A"/>
    <w:rsid w:val="00EA3859"/>
    <w:rsid w:val="00EA3BC3"/>
    <w:rsid w:val="00EA49AE"/>
    <w:rsid w:val="00EA4D07"/>
    <w:rsid w:val="00EA4D31"/>
    <w:rsid w:val="00EA50C2"/>
    <w:rsid w:val="00EA519B"/>
    <w:rsid w:val="00EA55E0"/>
    <w:rsid w:val="00EA5AF4"/>
    <w:rsid w:val="00EA5E1F"/>
    <w:rsid w:val="00EA624E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4E3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D77"/>
    <w:rsid w:val="00EC2E52"/>
    <w:rsid w:val="00EC309D"/>
    <w:rsid w:val="00EC32EF"/>
    <w:rsid w:val="00EC35A8"/>
    <w:rsid w:val="00EC4291"/>
    <w:rsid w:val="00EC499E"/>
    <w:rsid w:val="00EC4C82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684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2CBC"/>
    <w:rsid w:val="00EE3298"/>
    <w:rsid w:val="00EE32B2"/>
    <w:rsid w:val="00EE35FD"/>
    <w:rsid w:val="00EE3C26"/>
    <w:rsid w:val="00EE40A7"/>
    <w:rsid w:val="00EE4A81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896"/>
    <w:rsid w:val="00EF5A09"/>
    <w:rsid w:val="00EF5B09"/>
    <w:rsid w:val="00EF5F39"/>
    <w:rsid w:val="00EF5FBF"/>
    <w:rsid w:val="00EF5FC9"/>
    <w:rsid w:val="00EF6069"/>
    <w:rsid w:val="00EF615F"/>
    <w:rsid w:val="00EF61C8"/>
    <w:rsid w:val="00EF62A7"/>
    <w:rsid w:val="00EF62CD"/>
    <w:rsid w:val="00EF6629"/>
    <w:rsid w:val="00EF66DB"/>
    <w:rsid w:val="00EF6B6F"/>
    <w:rsid w:val="00EF713E"/>
    <w:rsid w:val="00EF7C83"/>
    <w:rsid w:val="00F00022"/>
    <w:rsid w:val="00F00280"/>
    <w:rsid w:val="00F002D0"/>
    <w:rsid w:val="00F00527"/>
    <w:rsid w:val="00F006D3"/>
    <w:rsid w:val="00F007E7"/>
    <w:rsid w:val="00F00879"/>
    <w:rsid w:val="00F00CF3"/>
    <w:rsid w:val="00F00D20"/>
    <w:rsid w:val="00F00D5F"/>
    <w:rsid w:val="00F015EE"/>
    <w:rsid w:val="00F01F7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5EE5"/>
    <w:rsid w:val="00F064F7"/>
    <w:rsid w:val="00F067E2"/>
    <w:rsid w:val="00F06934"/>
    <w:rsid w:val="00F069FB"/>
    <w:rsid w:val="00F0797A"/>
    <w:rsid w:val="00F10327"/>
    <w:rsid w:val="00F10367"/>
    <w:rsid w:val="00F1058A"/>
    <w:rsid w:val="00F10779"/>
    <w:rsid w:val="00F10BE6"/>
    <w:rsid w:val="00F10C01"/>
    <w:rsid w:val="00F10D6C"/>
    <w:rsid w:val="00F11075"/>
    <w:rsid w:val="00F11104"/>
    <w:rsid w:val="00F112E2"/>
    <w:rsid w:val="00F1138A"/>
    <w:rsid w:val="00F11498"/>
    <w:rsid w:val="00F1169D"/>
    <w:rsid w:val="00F1247F"/>
    <w:rsid w:val="00F12A3E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1D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17F2A"/>
    <w:rsid w:val="00F20423"/>
    <w:rsid w:val="00F20550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8A4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8D1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4EE"/>
    <w:rsid w:val="00FA0849"/>
    <w:rsid w:val="00FA116D"/>
    <w:rsid w:val="00FA117B"/>
    <w:rsid w:val="00FA15E5"/>
    <w:rsid w:val="00FA1FBF"/>
    <w:rsid w:val="00FA218B"/>
    <w:rsid w:val="00FA259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E2A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8DE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133"/>
    <w:rsid w:val="00FC7427"/>
    <w:rsid w:val="00FD0B10"/>
    <w:rsid w:val="00FD0B96"/>
    <w:rsid w:val="00FD11AA"/>
    <w:rsid w:val="00FD1A26"/>
    <w:rsid w:val="00FD2029"/>
    <w:rsid w:val="00FD2903"/>
    <w:rsid w:val="00FD291C"/>
    <w:rsid w:val="00FD2FA3"/>
    <w:rsid w:val="00FD3006"/>
    <w:rsid w:val="00FD3078"/>
    <w:rsid w:val="00FD3DC2"/>
    <w:rsid w:val="00FD41E3"/>
    <w:rsid w:val="00FD43ED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8CD"/>
    <w:rsid w:val="00FE0B74"/>
    <w:rsid w:val="00FE1148"/>
    <w:rsid w:val="00FE1512"/>
    <w:rsid w:val="00FE22E1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48B1"/>
    <w:rsid w:val="00FE51E0"/>
    <w:rsid w:val="00FE58CA"/>
    <w:rsid w:val="00FE5ABB"/>
    <w:rsid w:val="00FE643E"/>
    <w:rsid w:val="00FE6A55"/>
    <w:rsid w:val="00FE6B33"/>
    <w:rsid w:val="00FE7DC9"/>
    <w:rsid w:val="00FE7E66"/>
    <w:rsid w:val="00FE7EFF"/>
    <w:rsid w:val="00FE7FC1"/>
    <w:rsid w:val="00FF039E"/>
    <w:rsid w:val="00FF059E"/>
    <w:rsid w:val="00FF090E"/>
    <w:rsid w:val="00FF09E4"/>
    <w:rsid w:val="00FF0E00"/>
    <w:rsid w:val="00FF0F4E"/>
    <w:rsid w:val="00FF0F85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3B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굴림" w:eastAsia="굴림" w:hAnsi="굴림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굴림" w:eastAsia="굴림" w:hAnsi="굴림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623D-6F20-4707-9DB0-5ED93574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50</TotalTime>
  <Pages>1</Pages>
  <Words>1769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Seho</cp:lastModifiedBy>
  <cp:revision>30</cp:revision>
  <cp:lastPrinted>2015-04-13T11:37:00Z</cp:lastPrinted>
  <dcterms:created xsi:type="dcterms:W3CDTF">2017-03-24T07:07:00Z</dcterms:created>
  <dcterms:modified xsi:type="dcterms:W3CDTF">2017-03-25T03:06:00Z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